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F4A51" w14:textId="51CDBDF6" w:rsidR="00B651FF" w:rsidRPr="00B651FF" w:rsidRDefault="00B651FF" w:rsidP="00B651FF">
      <w:pPr>
        <w:tabs>
          <w:tab w:val="center" w:pos="4536"/>
          <w:tab w:val="right" w:pos="9637"/>
        </w:tabs>
        <w:spacing w:after="0"/>
        <w:ind w:right="2"/>
        <w:rPr>
          <w:rFonts w:ascii="Arial" w:eastAsia="Batang" w:hAnsi="Arial" w:cs="Arial"/>
          <w:b/>
          <w:bCs/>
          <w:sz w:val="28"/>
          <w:szCs w:val="24"/>
        </w:rPr>
      </w:pPr>
      <w:r w:rsidRPr="00B651FF">
        <w:rPr>
          <w:rFonts w:ascii="Arial" w:eastAsia="Batang" w:hAnsi="Arial" w:cs="Arial"/>
          <w:b/>
          <w:bCs/>
          <w:sz w:val="28"/>
          <w:szCs w:val="24"/>
        </w:rPr>
        <w:t>3GPP TSG RAN WG1 #104b-e</w:t>
      </w:r>
      <w:r w:rsidRPr="00B651FF">
        <w:rPr>
          <w:rFonts w:ascii="Arial" w:eastAsia="Batang" w:hAnsi="Arial" w:cs="Arial"/>
          <w:b/>
          <w:bCs/>
          <w:sz w:val="28"/>
          <w:szCs w:val="24"/>
        </w:rPr>
        <w:tab/>
      </w:r>
      <w:r w:rsidRPr="00B651FF">
        <w:rPr>
          <w:rFonts w:ascii="Arial" w:eastAsia="Batang" w:hAnsi="Arial" w:cs="Arial"/>
          <w:b/>
          <w:bCs/>
          <w:sz w:val="28"/>
          <w:szCs w:val="24"/>
        </w:rPr>
        <w:tab/>
        <w:t>R1-21</w:t>
      </w:r>
      <w:r>
        <w:rPr>
          <w:rFonts w:ascii="Arial" w:eastAsia="Batang" w:hAnsi="Arial" w:cs="Arial"/>
          <w:b/>
          <w:bCs/>
          <w:sz w:val="28"/>
          <w:szCs w:val="24"/>
        </w:rPr>
        <w:t>0</w:t>
      </w:r>
      <w:r w:rsidR="00E972C8">
        <w:rPr>
          <w:rFonts w:ascii="Arial" w:eastAsia="Batang" w:hAnsi="Arial" w:cs="Arial"/>
          <w:b/>
          <w:bCs/>
          <w:sz w:val="28"/>
          <w:szCs w:val="24"/>
        </w:rPr>
        <w:t>2727</w:t>
      </w:r>
    </w:p>
    <w:p w14:paraId="05325579" w14:textId="2032DD9E" w:rsidR="00526FC2" w:rsidRPr="00F754EA" w:rsidRDefault="00B651FF" w:rsidP="00B651FF">
      <w:pPr>
        <w:tabs>
          <w:tab w:val="center" w:pos="4536"/>
          <w:tab w:val="right" w:pos="9072"/>
        </w:tabs>
        <w:rPr>
          <w:rFonts w:ascii="Arial" w:hAnsi="Arial" w:cs="Arial"/>
          <w:b/>
          <w:bCs/>
          <w:sz w:val="28"/>
          <w:szCs w:val="24"/>
          <w:lang w:eastAsia="zh-TW"/>
        </w:rPr>
      </w:pPr>
      <w:r w:rsidRPr="00B651FF">
        <w:rPr>
          <w:rFonts w:ascii="Arial" w:eastAsia="MS Mincho" w:hAnsi="Arial" w:cs="Arial"/>
          <w:b/>
          <w:bCs/>
          <w:sz w:val="28"/>
          <w:szCs w:val="24"/>
          <w:lang w:eastAsia="ja-JP"/>
        </w:rPr>
        <w:t>e-Meeting, April 12</w:t>
      </w:r>
      <w:r w:rsidRPr="00B651FF">
        <w:rPr>
          <w:rFonts w:ascii="Arial" w:eastAsia="MS Mincho" w:hAnsi="Arial" w:cs="Arial"/>
          <w:b/>
          <w:bCs/>
          <w:sz w:val="28"/>
          <w:szCs w:val="24"/>
          <w:vertAlign w:val="superscript"/>
          <w:lang w:eastAsia="ja-JP"/>
        </w:rPr>
        <w:t>th</w:t>
      </w:r>
      <w:r w:rsidRPr="00B651FF">
        <w:rPr>
          <w:rFonts w:ascii="Arial" w:eastAsia="MS Mincho" w:hAnsi="Arial" w:cs="Arial"/>
          <w:b/>
          <w:bCs/>
          <w:sz w:val="28"/>
          <w:szCs w:val="24"/>
          <w:lang w:eastAsia="ja-JP"/>
        </w:rPr>
        <w:t xml:space="preserve"> – 20</w:t>
      </w:r>
      <w:r w:rsidRPr="00B651FF">
        <w:rPr>
          <w:rFonts w:ascii="Arial" w:eastAsia="MS Mincho" w:hAnsi="Arial" w:cs="Arial"/>
          <w:b/>
          <w:bCs/>
          <w:sz w:val="28"/>
          <w:szCs w:val="24"/>
          <w:vertAlign w:val="superscript"/>
          <w:lang w:eastAsia="ja-JP"/>
        </w:rPr>
        <w:t>th</w:t>
      </w:r>
      <w:r w:rsidRPr="00B651FF">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52CB70F4"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FA546C">
        <w:rPr>
          <w:rFonts w:ascii="Arial" w:hAnsi="Arial" w:cs="Arial"/>
          <w:b/>
          <w:bCs/>
          <w:sz w:val="24"/>
          <w:szCs w:val="24"/>
          <w:lang w:val="en-US"/>
        </w:rPr>
        <w:t>A</w:t>
      </w:r>
      <w:r w:rsidR="00661D92">
        <w:rPr>
          <w:rFonts w:ascii="Arial" w:hAnsi="Arial" w:cs="Arial"/>
          <w:b/>
          <w:bCs/>
          <w:sz w:val="24"/>
          <w:szCs w:val="24"/>
          <w:lang w:val="en-US"/>
        </w:rPr>
        <w:t>sia Pacific Telecom</w:t>
      </w:r>
      <w:r w:rsidR="00EA1C97">
        <w:rPr>
          <w:rFonts w:ascii="Arial" w:hAnsi="Arial" w:cs="Arial"/>
          <w:b/>
          <w:bCs/>
          <w:sz w:val="24"/>
          <w:szCs w:val="24"/>
          <w:lang w:val="en-US"/>
        </w:rPr>
        <w:t>, FGI</w:t>
      </w:r>
    </w:p>
    <w:p w14:paraId="0DAC0931" w14:textId="19FF611D"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 xml:space="preserve">Discussion of enhancements on beam management for </w:t>
      </w:r>
      <w:r w:rsidR="00B31D9B">
        <w:rPr>
          <w:rFonts w:ascii="Arial" w:hAnsi="Arial" w:cs="Arial"/>
          <w:b/>
          <w:sz w:val="24"/>
          <w:szCs w:val="24"/>
          <w:lang w:eastAsia="zh-TW"/>
        </w:rPr>
        <w:t>M</w:t>
      </w:r>
      <w:r w:rsidR="0052388E" w:rsidRPr="0052388E">
        <w:rPr>
          <w:rFonts w:ascii="Arial" w:hAnsi="Arial" w:cs="Arial"/>
          <w:b/>
          <w:sz w:val="24"/>
          <w:szCs w:val="24"/>
          <w:lang w:eastAsia="zh-TW"/>
        </w:rPr>
        <w:t>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B8A5358" w14:textId="55D45AD5" w:rsidR="00FB4EF2" w:rsidRDefault="00BA236B" w:rsidP="00C24936">
      <w:pPr>
        <w:pStyle w:val="BodyText"/>
        <w:spacing w:beforeLines="50" w:before="120" w:after="240" w:line="276" w:lineRule="auto"/>
        <w:jc w:val="both"/>
        <w:rPr>
          <w:sz w:val="22"/>
          <w:lang w:val="en-GB"/>
        </w:rPr>
      </w:pPr>
      <w:r>
        <w:rPr>
          <w:sz w:val="22"/>
          <w:lang w:val="en-GB"/>
        </w:rPr>
        <w:t xml:space="preserve">In </w:t>
      </w:r>
      <w:r w:rsidR="000166AD">
        <w:rPr>
          <w:sz w:val="22"/>
          <w:lang w:val="en-GB"/>
        </w:rPr>
        <w:t>previous</w:t>
      </w:r>
      <w:r>
        <w:rPr>
          <w:sz w:val="22"/>
          <w:lang w:val="en-GB"/>
        </w:rPr>
        <w:t xml:space="preserve"> meeting</w:t>
      </w:r>
      <w:r w:rsidR="000166AD">
        <w:rPr>
          <w:sz w:val="22"/>
          <w:lang w:val="en-GB"/>
        </w:rPr>
        <w:t>s</w:t>
      </w:r>
      <w:r>
        <w:rPr>
          <w:sz w:val="22"/>
          <w:lang w:val="en-GB"/>
        </w:rPr>
        <w:t xml:space="preserve">, agreements related to Mul-TRP beam managements have been made and part of them are quoted below.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4471986D" w14:textId="6B0EDF6A" w:rsidR="00904B3D" w:rsidRPr="00904B3D" w:rsidRDefault="00904B3D" w:rsidP="004E3193">
            <w:pPr>
              <w:snapToGrid w:val="0"/>
              <w:spacing w:after="0" w:line="0" w:lineRule="atLeast"/>
              <w:jc w:val="both"/>
              <w:rPr>
                <w:rFonts w:ascii="Times" w:eastAsiaTheme="minorEastAsia" w:hAnsi="Times" w:cs="Times"/>
                <w:b/>
                <w:bCs/>
                <w:u w:val="single"/>
                <w:lang w:eastAsia="zh-TW"/>
              </w:rPr>
            </w:pPr>
            <w:r w:rsidRPr="00904B3D">
              <w:rPr>
                <w:rFonts w:ascii="Times" w:eastAsiaTheme="minorEastAsia" w:hAnsi="Times" w:cs="Times"/>
                <w:b/>
                <w:bCs/>
                <w:u w:val="single"/>
                <w:lang w:eastAsia="zh-TW"/>
              </w:rPr>
              <w:t>Beam report</w:t>
            </w:r>
          </w:p>
          <w:p w14:paraId="4EDC5F62" w14:textId="77777777" w:rsidR="00904B3D" w:rsidRDefault="00904B3D" w:rsidP="004E3193">
            <w:pPr>
              <w:snapToGrid w:val="0"/>
              <w:spacing w:after="0" w:line="0" w:lineRule="atLeast"/>
              <w:jc w:val="both"/>
              <w:rPr>
                <w:rFonts w:ascii="Times" w:eastAsia="Batang" w:hAnsi="Times" w:cs="Times"/>
                <w:b/>
                <w:bCs/>
                <w:highlight w:val="green"/>
              </w:rPr>
            </w:pPr>
          </w:p>
          <w:p w14:paraId="0DE42140" w14:textId="39CB7F38" w:rsidR="0086738A" w:rsidRPr="0086738A" w:rsidRDefault="0086738A" w:rsidP="004E3193">
            <w:pPr>
              <w:snapToGrid w:val="0"/>
              <w:spacing w:after="0" w:line="0" w:lineRule="atLeast"/>
              <w:jc w:val="both"/>
              <w:rPr>
                <w:rFonts w:ascii="Times" w:eastAsia="Batang" w:hAnsi="Times" w:cs="Times"/>
                <w:b/>
                <w:bCs/>
                <w:i/>
                <w:iCs/>
              </w:rPr>
            </w:pPr>
            <w:r w:rsidRPr="0086738A">
              <w:rPr>
                <w:rFonts w:ascii="Times" w:eastAsia="Batang" w:hAnsi="Times" w:cs="Times"/>
                <w:b/>
                <w:bCs/>
                <w:highlight w:val="green"/>
              </w:rPr>
              <w:t>Agreement</w:t>
            </w:r>
          </w:p>
          <w:p w14:paraId="03DC4DF3" w14:textId="77777777" w:rsidR="0086738A" w:rsidRPr="0086738A" w:rsidRDefault="0086738A" w:rsidP="004E3193">
            <w:pPr>
              <w:snapToGrid w:val="0"/>
              <w:spacing w:after="0" w:line="0" w:lineRule="atLeast"/>
              <w:jc w:val="both"/>
              <w:rPr>
                <w:rFonts w:ascii="Times" w:eastAsia="Batang" w:hAnsi="Times" w:cs="Times"/>
              </w:rPr>
            </w:pPr>
            <w:r w:rsidRPr="0086738A">
              <w:rPr>
                <w:rFonts w:ascii="Times" w:eastAsia="Batang" w:hAnsi="Times" w:cs="Times"/>
              </w:rPr>
              <w:t xml:space="preserve">For beam measurement in support of M-TRP simultaneous transmission </w:t>
            </w:r>
          </w:p>
          <w:p w14:paraId="35A71182" w14:textId="77777777" w:rsidR="0086738A" w:rsidRPr="0086738A" w:rsidRDefault="0086738A" w:rsidP="004E3193">
            <w:pPr>
              <w:numPr>
                <w:ilvl w:val="0"/>
                <w:numId w:val="15"/>
              </w:numPr>
              <w:snapToGrid w:val="0"/>
              <w:spacing w:after="0" w:line="0" w:lineRule="atLeast"/>
              <w:ind w:left="360"/>
              <w:jc w:val="both"/>
              <w:rPr>
                <w:rFonts w:ascii="Times" w:eastAsia="Batang" w:hAnsi="Times" w:cs="Times"/>
              </w:rPr>
            </w:pPr>
            <w:r w:rsidRPr="0086738A">
              <w:rPr>
                <w:rFonts w:ascii="Times" w:eastAsia="Batang" w:hAnsi="Times" w:cs="Times"/>
              </w:rPr>
              <w:t xml:space="preserve">Support a single CSI-report consisting of N beams pairs/groups and M (M&gt;1) beams per pair/group, and different beams within a pair/group can be received simultaneously </w:t>
            </w:r>
          </w:p>
          <w:p w14:paraId="655784D6" w14:textId="77777777" w:rsidR="0086738A" w:rsidRPr="0086738A" w:rsidRDefault="0086738A" w:rsidP="004E3193">
            <w:pPr>
              <w:numPr>
                <w:ilvl w:val="1"/>
                <w:numId w:val="15"/>
              </w:numPr>
              <w:spacing w:after="0" w:line="0" w:lineRule="atLeast"/>
              <w:ind w:left="1080"/>
              <w:rPr>
                <w:rFonts w:ascii="Times" w:eastAsia="SimSun" w:hAnsi="Times" w:cs="Times"/>
                <w:lang w:val="en-US" w:eastAsia="zh-CN"/>
              </w:rPr>
            </w:pPr>
            <w:r w:rsidRPr="0086738A">
              <w:rPr>
                <w:rFonts w:ascii="Times" w:eastAsia="SimSun" w:hAnsi="Times" w:cs="Times"/>
                <w:lang w:val="en-US" w:eastAsia="zh-CN"/>
              </w:rPr>
              <w:t>Support M = 2</w:t>
            </w:r>
          </w:p>
          <w:p w14:paraId="698FF30F" w14:textId="77777777" w:rsidR="0086738A" w:rsidRPr="0086738A" w:rsidRDefault="0086738A" w:rsidP="004E3193">
            <w:pPr>
              <w:numPr>
                <w:ilvl w:val="1"/>
                <w:numId w:val="15"/>
              </w:numPr>
              <w:spacing w:after="0" w:line="0" w:lineRule="atLeast"/>
              <w:ind w:left="1080"/>
              <w:rPr>
                <w:rFonts w:ascii="Times" w:eastAsia="SimSun" w:hAnsi="Times" w:cs="Times"/>
                <w:lang w:val="en-US" w:eastAsia="zh-CN"/>
              </w:rPr>
            </w:pPr>
            <w:r w:rsidRPr="0086738A">
              <w:rPr>
                <w:rFonts w:ascii="Times" w:eastAsia="SimSun" w:hAnsi="Times" w:cs="Times"/>
                <w:lang w:val="en-US" w:eastAsia="zh-CN"/>
              </w:rPr>
              <w:t>Support extending the maximum value of N &gt; 1, exact value FFS</w:t>
            </w:r>
          </w:p>
          <w:p w14:paraId="526C872D" w14:textId="77777777" w:rsidR="0086738A" w:rsidRPr="0086738A" w:rsidRDefault="0086738A" w:rsidP="004E3193">
            <w:pPr>
              <w:numPr>
                <w:ilvl w:val="1"/>
                <w:numId w:val="15"/>
              </w:numPr>
              <w:spacing w:after="0" w:line="0" w:lineRule="atLeast"/>
              <w:ind w:left="1080"/>
              <w:rPr>
                <w:rFonts w:ascii="Times" w:eastAsia="SimSun" w:hAnsi="Times" w:cs="Times"/>
                <w:lang w:val="en-US" w:eastAsia="zh-CN"/>
              </w:rPr>
            </w:pPr>
            <w:r w:rsidRPr="0086738A">
              <w:rPr>
                <w:rFonts w:ascii="Times" w:eastAsia="SimSun" w:hAnsi="Times" w:cs="Times"/>
                <w:lang w:val="en-US" w:eastAsia="zh-CN"/>
              </w:rPr>
              <w:t>N=1 and N=2</w:t>
            </w:r>
          </w:p>
          <w:p w14:paraId="288AA570" w14:textId="77777777" w:rsidR="0086738A" w:rsidRPr="0086738A" w:rsidRDefault="0086738A" w:rsidP="004E3193">
            <w:pPr>
              <w:numPr>
                <w:ilvl w:val="2"/>
                <w:numId w:val="15"/>
              </w:numPr>
              <w:spacing w:after="0" w:line="0" w:lineRule="atLeast"/>
              <w:rPr>
                <w:rFonts w:ascii="Times" w:eastAsia="SimSun" w:hAnsi="Times" w:cs="Times"/>
                <w:lang w:val="en-US" w:eastAsia="zh-CN"/>
              </w:rPr>
            </w:pPr>
            <w:r w:rsidRPr="0086738A">
              <w:rPr>
                <w:rFonts w:ascii="Times" w:eastAsia="SimSun" w:hAnsi="Times" w:cs="Times"/>
                <w:lang w:val="en-US" w:eastAsia="zh-CN"/>
              </w:rPr>
              <w:t>FFS: Other values larger than 2</w:t>
            </w:r>
          </w:p>
          <w:p w14:paraId="69F9763A" w14:textId="77777777" w:rsidR="0086738A" w:rsidRPr="0086738A" w:rsidRDefault="0086738A" w:rsidP="004E3193">
            <w:pPr>
              <w:numPr>
                <w:ilvl w:val="2"/>
                <w:numId w:val="15"/>
              </w:numPr>
              <w:spacing w:after="0" w:line="0" w:lineRule="atLeast"/>
              <w:rPr>
                <w:rFonts w:ascii="Times" w:eastAsia="SimSun" w:hAnsi="Times" w:cs="Times"/>
                <w:lang w:val="en-US" w:eastAsia="zh-CN"/>
              </w:rPr>
            </w:pPr>
            <w:r w:rsidRPr="0086738A">
              <w:rPr>
                <w:rFonts w:ascii="Times" w:eastAsia="SimSun" w:hAnsi="Times" w:cs="Times"/>
                <w:lang w:val="en-US" w:eastAsia="zh-CN"/>
              </w:rPr>
              <w:t>FFS: Whether the UE could report beams are received with different RX beams</w:t>
            </w:r>
          </w:p>
          <w:p w14:paraId="22398649" w14:textId="77777777" w:rsidR="0086738A" w:rsidRPr="0086738A" w:rsidRDefault="0086738A" w:rsidP="004E3193">
            <w:pPr>
              <w:numPr>
                <w:ilvl w:val="0"/>
                <w:numId w:val="15"/>
              </w:numPr>
              <w:spacing w:after="0" w:line="0" w:lineRule="atLeast"/>
              <w:ind w:left="360"/>
              <w:rPr>
                <w:rFonts w:ascii="Times" w:eastAsia="SimSun" w:hAnsi="Times" w:cs="Times"/>
                <w:lang w:val="en-US" w:eastAsia="zh-CN"/>
              </w:rPr>
            </w:pPr>
            <w:r w:rsidRPr="0086738A">
              <w:rPr>
                <w:rFonts w:ascii="Times" w:eastAsia="SimSun" w:hAnsi="Times" w:cs="Times"/>
                <w:lang w:val="en-US" w:eastAsia="zh-CN"/>
              </w:rPr>
              <w:t>Further study the support of option 1 and option 3</w:t>
            </w:r>
          </w:p>
          <w:p w14:paraId="13E151A0" w14:textId="77777777" w:rsidR="0086738A" w:rsidRPr="0086738A" w:rsidRDefault="0086738A" w:rsidP="004E3193">
            <w:pPr>
              <w:numPr>
                <w:ilvl w:val="0"/>
                <w:numId w:val="15"/>
              </w:numPr>
              <w:spacing w:after="0" w:line="0" w:lineRule="atLeast"/>
              <w:ind w:left="360"/>
              <w:rPr>
                <w:rFonts w:ascii="Times" w:eastAsia="SimSun" w:hAnsi="Times" w:cs="Times"/>
                <w:lang w:val="en-US" w:eastAsia="zh-CN"/>
              </w:rPr>
            </w:pPr>
            <w:r w:rsidRPr="0086738A">
              <w:rPr>
                <w:rFonts w:ascii="Times" w:eastAsia="SimSun" w:hAnsi="Times" w:cs="Times"/>
                <w:lang w:val="en-US" w:eastAsia="zh-CN"/>
              </w:rPr>
              <w:t>The above applies at least for L1-RSRP</w:t>
            </w:r>
          </w:p>
          <w:p w14:paraId="460515F5" w14:textId="77777777" w:rsidR="0086738A" w:rsidRPr="0086738A" w:rsidRDefault="0086738A" w:rsidP="004E3193">
            <w:pPr>
              <w:numPr>
                <w:ilvl w:val="1"/>
                <w:numId w:val="15"/>
              </w:numPr>
              <w:spacing w:after="0" w:line="0" w:lineRule="atLeast"/>
              <w:rPr>
                <w:rFonts w:ascii="Times" w:eastAsia="SimSun" w:hAnsi="Times" w:cs="Times"/>
                <w:lang w:val="en-US" w:eastAsia="zh-CN"/>
              </w:rPr>
            </w:pPr>
            <w:r w:rsidRPr="0086738A">
              <w:rPr>
                <w:rFonts w:ascii="Times" w:eastAsia="SimSun" w:hAnsi="Times" w:cs="Times"/>
                <w:lang w:val="en-US" w:eastAsia="zh-CN"/>
              </w:rPr>
              <w:t xml:space="preserve">FFS: L1-SINR </w:t>
            </w:r>
          </w:p>
          <w:p w14:paraId="3A040290" w14:textId="37B8EAAD" w:rsidR="00964089" w:rsidRDefault="00964089" w:rsidP="004E3193">
            <w:pPr>
              <w:spacing w:after="0" w:line="0" w:lineRule="atLeast"/>
            </w:pPr>
          </w:p>
          <w:p w14:paraId="266E7BE9" w14:textId="34719917" w:rsidR="00496E2B" w:rsidRPr="00904B3D" w:rsidRDefault="00496E2B" w:rsidP="004E3193">
            <w:pPr>
              <w:snapToGrid w:val="0"/>
              <w:spacing w:after="0" w:line="0" w:lineRule="atLeast"/>
              <w:jc w:val="both"/>
              <w:rPr>
                <w:rFonts w:ascii="Times" w:eastAsiaTheme="minorEastAsia" w:hAnsi="Times" w:cs="Times"/>
                <w:b/>
                <w:bCs/>
                <w:u w:val="single"/>
                <w:lang w:eastAsia="zh-TW"/>
              </w:rPr>
            </w:pPr>
            <w:r w:rsidRPr="00904B3D">
              <w:rPr>
                <w:rFonts w:ascii="Times" w:eastAsiaTheme="minorEastAsia" w:hAnsi="Times" w:cs="Times"/>
                <w:b/>
                <w:bCs/>
                <w:u w:val="single"/>
                <w:lang w:eastAsia="zh-TW"/>
              </w:rPr>
              <w:t xml:space="preserve">Beam </w:t>
            </w:r>
            <w:r>
              <w:rPr>
                <w:rFonts w:ascii="Times" w:eastAsiaTheme="minorEastAsia" w:hAnsi="Times" w:cs="Times"/>
                <w:b/>
                <w:bCs/>
                <w:u w:val="single"/>
                <w:lang w:eastAsia="zh-TW"/>
              </w:rPr>
              <w:t>failure recovery</w:t>
            </w:r>
          </w:p>
          <w:p w14:paraId="728BC246" w14:textId="77777777" w:rsidR="00496E2B" w:rsidRPr="00F466BE" w:rsidRDefault="00496E2B" w:rsidP="004E3193">
            <w:pPr>
              <w:spacing w:after="0" w:line="0" w:lineRule="atLeast"/>
            </w:pPr>
          </w:p>
          <w:p w14:paraId="60D3AB6A" w14:textId="77777777" w:rsidR="00BC6E93" w:rsidRPr="00BC6E93" w:rsidRDefault="00BC6E93" w:rsidP="004E3193">
            <w:pPr>
              <w:spacing w:after="0" w:line="0" w:lineRule="atLeast"/>
              <w:rPr>
                <w:rFonts w:eastAsia="Times New Roman" w:cs="Times"/>
                <w:sz w:val="22"/>
                <w:szCs w:val="22"/>
                <w:lang w:val="en-US" w:eastAsia="ko-KR"/>
              </w:rPr>
            </w:pPr>
            <w:r w:rsidRPr="00BC6E93">
              <w:rPr>
                <w:rFonts w:eastAsia="Times New Roman" w:cs="Times"/>
                <w:b/>
                <w:bCs/>
                <w:highlight w:val="green"/>
                <w:lang w:val="en-US"/>
              </w:rPr>
              <w:t>Agreement</w:t>
            </w:r>
          </w:p>
          <w:p w14:paraId="3363DD12" w14:textId="77777777" w:rsidR="00BC6E93" w:rsidRPr="00BC6E93" w:rsidRDefault="00BC6E93" w:rsidP="004E3193">
            <w:pPr>
              <w:numPr>
                <w:ilvl w:val="0"/>
                <w:numId w:val="10"/>
              </w:numPr>
              <w:snapToGrid w:val="0"/>
              <w:spacing w:after="0" w:line="0" w:lineRule="atLeast"/>
              <w:jc w:val="both"/>
              <w:rPr>
                <w:rFonts w:eastAsia="Times New Roman" w:cs="Times"/>
                <w:szCs w:val="24"/>
                <w:lang w:eastAsia="x-none"/>
              </w:rPr>
            </w:pPr>
            <w:r w:rsidRPr="00BC6E93">
              <w:rPr>
                <w:rFonts w:eastAsia="Times New Roman" w:cs="Times"/>
                <w:szCs w:val="24"/>
                <w:lang w:val="en-US" w:eastAsia="x-none"/>
              </w:rPr>
              <w:t>For M-TRP beam failure detection,</w:t>
            </w:r>
            <w:r w:rsidRPr="00BC6E93">
              <w:rPr>
                <w:rFonts w:eastAsia="Times New Roman"/>
                <w:szCs w:val="24"/>
                <w:lang w:val="en-US" w:eastAsia="x-none"/>
              </w:rPr>
              <w:t> </w:t>
            </w:r>
            <w:r w:rsidRPr="00BC6E93">
              <w:rPr>
                <w:rFonts w:eastAsia="Times New Roman" w:cs="Times"/>
                <w:szCs w:val="24"/>
                <w:lang w:val="en-US" w:eastAsia="x-none"/>
              </w:rPr>
              <w:t>support independent BFD-RS configuration per-TRP, where each TRP</w:t>
            </w:r>
            <w:r w:rsidRPr="00BC6E93">
              <w:rPr>
                <w:rFonts w:eastAsia="Times New Roman"/>
                <w:szCs w:val="24"/>
                <w:lang w:val="en-US" w:eastAsia="x-none"/>
              </w:rPr>
              <w:t> </w:t>
            </w:r>
            <w:r w:rsidRPr="00BC6E93">
              <w:rPr>
                <w:rFonts w:eastAsia="Times New Roman" w:cs="Times"/>
                <w:szCs w:val="24"/>
                <w:lang w:val="en-US" w:eastAsia="x-none"/>
              </w:rPr>
              <w:t>is associated with a BFD-RS set.</w:t>
            </w:r>
          </w:p>
          <w:p w14:paraId="1924D408"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The number of BFD RSs per BFD-RS set, the number of BFD-RS sets, and number of BFD RSs across all BFD-RS sets per DL BWP</w:t>
            </w:r>
          </w:p>
          <w:p w14:paraId="34E6FE3D"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Support at least one</w:t>
            </w:r>
            <w:r w:rsidRPr="00BC6E93">
              <w:rPr>
                <w:rFonts w:eastAsia="Times New Roman"/>
                <w:szCs w:val="24"/>
                <w:lang w:val="en-US" w:eastAsia="x-none"/>
              </w:rPr>
              <w:t> </w:t>
            </w:r>
            <w:r w:rsidRPr="00BC6E93">
              <w:rPr>
                <w:rFonts w:eastAsia="Times New Roman" w:cs="Times"/>
                <w:szCs w:val="24"/>
                <w:lang w:val="en-US" w:eastAsia="x-none"/>
              </w:rPr>
              <w:t>of explicit and implicit BFD-RS configuration</w:t>
            </w:r>
          </w:p>
          <w:p w14:paraId="1CB44101" w14:textId="77777777" w:rsidR="00BC6E93" w:rsidRPr="00BC6E93" w:rsidRDefault="00BC6E93" w:rsidP="004E3193">
            <w:pPr>
              <w:numPr>
                <w:ilvl w:val="2"/>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With explicit BFD-RS configuration, each BFD-RS set is explicitly configured</w:t>
            </w:r>
          </w:p>
          <w:p w14:paraId="4A2E8AD8" w14:textId="77777777" w:rsidR="00BC6E93" w:rsidRPr="00BC6E93" w:rsidRDefault="00BC6E93" w:rsidP="004E3193">
            <w:pPr>
              <w:numPr>
                <w:ilvl w:val="3"/>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Further study QCL relationship between BFD-RS and CORESET</w:t>
            </w:r>
          </w:p>
          <w:p w14:paraId="7691653F" w14:textId="77777777" w:rsidR="00BC6E93" w:rsidRPr="00BC6E93" w:rsidRDefault="00BC6E93" w:rsidP="004E3193">
            <w:pPr>
              <w:numPr>
                <w:ilvl w:val="2"/>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How to determine implicit BFD-RS configuration, if supported</w:t>
            </w:r>
          </w:p>
          <w:p w14:paraId="42E6077D" w14:textId="77777777" w:rsidR="00BC6E93" w:rsidRPr="00BC6E93" w:rsidRDefault="00BC6E93" w:rsidP="004E3193">
            <w:pPr>
              <w:numPr>
                <w:ilvl w:val="0"/>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For M-TRP new beam identification</w:t>
            </w:r>
          </w:p>
          <w:p w14:paraId="0DBA2BF1"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Support independent configuration of new beam identification RS (NBI-RS) set per</w:t>
            </w:r>
            <w:r w:rsidRPr="00BC6E93">
              <w:rPr>
                <w:rFonts w:eastAsia="Times New Roman"/>
                <w:szCs w:val="24"/>
                <w:lang w:val="en-US" w:eastAsia="x-none"/>
              </w:rPr>
              <w:t> </w:t>
            </w:r>
            <w:r w:rsidRPr="00BC6E93">
              <w:rPr>
                <w:rFonts w:eastAsia="Times New Roman" w:cs="Times"/>
                <w:szCs w:val="24"/>
                <w:lang w:val="en-US" w:eastAsia="x-none"/>
              </w:rPr>
              <w:t>TRP if NBI-RS set per TRP is configured</w:t>
            </w:r>
          </w:p>
          <w:p w14:paraId="3A3474BF" w14:textId="77777777" w:rsidR="00BC6E93" w:rsidRPr="00BC6E93" w:rsidRDefault="00BC6E93" w:rsidP="004E3193">
            <w:pPr>
              <w:numPr>
                <w:ilvl w:val="2"/>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detail on association of BFD-RS and NBI-RS</w:t>
            </w:r>
          </w:p>
          <w:p w14:paraId="096FA612" w14:textId="77777777" w:rsidR="00BC6E93" w:rsidRPr="00BC6E93" w:rsidRDefault="00BC6E93" w:rsidP="004E3193">
            <w:pPr>
              <w:numPr>
                <w:ilvl w:val="2"/>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Support the same new beam identification and configuration</w:t>
            </w:r>
            <w:r w:rsidRPr="00BC6E93">
              <w:rPr>
                <w:rFonts w:eastAsia="Times New Roman"/>
                <w:szCs w:val="24"/>
                <w:lang w:val="en-US" w:eastAsia="x-none"/>
              </w:rPr>
              <w:t> </w:t>
            </w:r>
            <w:r w:rsidRPr="00BC6E93">
              <w:rPr>
                <w:rFonts w:eastAsia="Times New Roman" w:cs="Times"/>
                <w:szCs w:val="24"/>
                <w:lang w:val="en-US" w:eastAsia="x-none"/>
              </w:rPr>
              <w:t>criteria as Rel.16,</w:t>
            </w:r>
            <w:r w:rsidRPr="00BC6E93">
              <w:rPr>
                <w:rFonts w:eastAsia="Times New Roman"/>
                <w:szCs w:val="24"/>
                <w:lang w:val="en-US" w:eastAsia="x-none"/>
              </w:rPr>
              <w:t> </w:t>
            </w:r>
            <w:r w:rsidRPr="00BC6E93">
              <w:rPr>
                <w:rFonts w:eastAsia="Times New Roman" w:cs="Times"/>
                <w:szCs w:val="24"/>
                <w:lang w:val="en-US" w:eastAsia="x-none"/>
              </w:rPr>
              <w:t>including  L1-RSRP, threshold</w:t>
            </w:r>
          </w:p>
          <w:p w14:paraId="1B42BC7C" w14:textId="77777777" w:rsidR="00BC6E93" w:rsidRPr="00BC6E93" w:rsidRDefault="00BC6E93" w:rsidP="004E3193">
            <w:pPr>
              <w:spacing w:after="0" w:line="0" w:lineRule="atLeast"/>
              <w:rPr>
                <w:rFonts w:eastAsia="Times New Roman"/>
                <w:szCs w:val="24"/>
                <w:lang w:val="en-US"/>
              </w:rPr>
            </w:pPr>
          </w:p>
          <w:p w14:paraId="6A45A082" w14:textId="77777777" w:rsidR="00BC6E93" w:rsidRPr="00BC6E93" w:rsidRDefault="00BC6E93" w:rsidP="004E3193">
            <w:pPr>
              <w:spacing w:after="0" w:line="0" w:lineRule="atLeast"/>
              <w:jc w:val="both"/>
              <w:rPr>
                <w:rFonts w:eastAsia="Times New Roman"/>
                <w:b/>
                <w:szCs w:val="24"/>
                <w:highlight w:val="green"/>
                <w:lang w:val="en-US" w:eastAsia="x-none"/>
              </w:rPr>
            </w:pPr>
            <w:r w:rsidRPr="00BC6E93">
              <w:rPr>
                <w:rFonts w:eastAsia="Times New Roman"/>
                <w:b/>
                <w:szCs w:val="24"/>
                <w:highlight w:val="green"/>
                <w:lang w:val="en-US" w:eastAsia="x-none"/>
              </w:rPr>
              <w:t>Agreement</w:t>
            </w:r>
          </w:p>
          <w:p w14:paraId="0C2B95AA" w14:textId="77777777" w:rsidR="00BC6E93" w:rsidRPr="00BC6E93" w:rsidRDefault="00BC6E93" w:rsidP="004E3193">
            <w:pPr>
              <w:spacing w:after="0" w:line="0" w:lineRule="atLeast"/>
              <w:jc w:val="both"/>
              <w:rPr>
                <w:rFonts w:eastAsia="MS Mincho"/>
                <w:b/>
                <w:lang w:val="en-US"/>
              </w:rPr>
            </w:pPr>
            <w:r w:rsidRPr="00BC6E93">
              <w:rPr>
                <w:rFonts w:eastAsia="MS Mincho"/>
                <w:lang w:val="en-US"/>
              </w:rPr>
              <w:t>Support TRP-specific BFD counter and timer in the MAC procedure</w:t>
            </w:r>
          </w:p>
          <w:p w14:paraId="7F194696" w14:textId="77777777" w:rsidR="00BC6E93" w:rsidRPr="00BC6E93" w:rsidRDefault="00BC6E93" w:rsidP="004E3193">
            <w:pPr>
              <w:numPr>
                <w:ilvl w:val="0"/>
                <w:numId w:val="10"/>
              </w:numPr>
              <w:snapToGrid w:val="0"/>
              <w:spacing w:after="0" w:line="0" w:lineRule="atLeast"/>
              <w:jc w:val="both"/>
              <w:rPr>
                <w:rFonts w:eastAsia="Times New Roman" w:cs="Times"/>
                <w:szCs w:val="24"/>
                <w:lang w:eastAsia="x-none"/>
              </w:rPr>
            </w:pPr>
            <w:r w:rsidRPr="00BC6E93">
              <w:rPr>
                <w:rFonts w:eastAsia="Times New Roman" w:cs="Times"/>
                <w:szCs w:val="24"/>
                <w:lang w:val="en-US" w:eastAsia="x-none"/>
              </w:rPr>
              <w:t>The term TRP is used only for the purposes of discussions in RAN1 and whether/how to capture this is FFS</w:t>
            </w:r>
          </w:p>
          <w:p w14:paraId="07B5F2AA" w14:textId="77777777" w:rsidR="00BC6E93" w:rsidRPr="00BC6E93" w:rsidRDefault="00BC6E93" w:rsidP="004E3193">
            <w:pPr>
              <w:spacing w:after="0" w:line="0" w:lineRule="atLeast"/>
              <w:jc w:val="both"/>
              <w:rPr>
                <w:rFonts w:eastAsia="Times New Roman"/>
                <w:szCs w:val="24"/>
                <w:u w:val="single"/>
                <w:lang w:val="en-US" w:eastAsia="x-none"/>
              </w:rPr>
            </w:pPr>
          </w:p>
          <w:p w14:paraId="6A2B1522" w14:textId="77777777" w:rsidR="00BC6E93" w:rsidRPr="00BC6E93" w:rsidRDefault="00BC6E93" w:rsidP="004E3193">
            <w:pPr>
              <w:spacing w:after="0" w:line="0" w:lineRule="atLeast"/>
              <w:jc w:val="both"/>
              <w:rPr>
                <w:rFonts w:eastAsia="Times New Roman"/>
                <w:b/>
                <w:highlight w:val="green"/>
                <w:lang w:val="en-US" w:eastAsia="x-none"/>
              </w:rPr>
            </w:pPr>
            <w:r w:rsidRPr="00BC6E93">
              <w:rPr>
                <w:rFonts w:eastAsia="Times New Roman"/>
                <w:b/>
                <w:highlight w:val="green"/>
                <w:lang w:val="en-US" w:eastAsia="x-none"/>
              </w:rPr>
              <w:t>Agreement</w:t>
            </w:r>
          </w:p>
          <w:p w14:paraId="11D6AE18" w14:textId="77777777" w:rsidR="00BC6E93" w:rsidRPr="00BC6E93" w:rsidRDefault="00BC6E93" w:rsidP="004E3193">
            <w:pPr>
              <w:numPr>
                <w:ilvl w:val="0"/>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 xml:space="preserve">Support a BFRQ framework based on Rel.16 SCell BFR BFRQ </w:t>
            </w:r>
          </w:p>
          <w:p w14:paraId="73E1820B"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In RAN1#104-e, select one from the following options</w:t>
            </w:r>
          </w:p>
          <w:p w14:paraId="2D46CA19" w14:textId="77777777" w:rsidR="00BC6E93" w:rsidRPr="00BC6E93" w:rsidRDefault="00BC6E93" w:rsidP="004E3193">
            <w:pPr>
              <w:numPr>
                <w:ilvl w:val="2"/>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Option 1: Up to one dedicated PUCCH-SR resource in a cell group</w:t>
            </w:r>
          </w:p>
          <w:p w14:paraId="0FC3DC5B" w14:textId="77777777" w:rsidR="00BC6E93" w:rsidRPr="00BC6E93" w:rsidRDefault="00BC6E93" w:rsidP="004E3193">
            <w:pPr>
              <w:numPr>
                <w:ilvl w:val="3"/>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A cell group refers to either MCG, SCG, or PUCCH cell group</w:t>
            </w:r>
          </w:p>
          <w:p w14:paraId="67E9362B" w14:textId="77777777" w:rsidR="00BC6E93" w:rsidRPr="00BC6E93" w:rsidRDefault="00BC6E93" w:rsidP="004E3193">
            <w:pPr>
              <w:numPr>
                <w:ilvl w:val="3"/>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 xml:space="preserve">FFS: number of spatial filters associated with the PUCCH-SR resources  </w:t>
            </w:r>
          </w:p>
          <w:p w14:paraId="78D008C7" w14:textId="77777777" w:rsidR="00BC6E93" w:rsidRPr="00BC6E93" w:rsidRDefault="00BC6E93" w:rsidP="004E3193">
            <w:pPr>
              <w:numPr>
                <w:ilvl w:val="3"/>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lastRenderedPageBreak/>
              <w:t>FFS: How the SR configuration is done</w:t>
            </w:r>
          </w:p>
          <w:p w14:paraId="5FEDAF7B" w14:textId="77777777" w:rsidR="00BC6E93" w:rsidRPr="00BC6E93" w:rsidRDefault="00BC6E93" w:rsidP="004E3193">
            <w:pPr>
              <w:numPr>
                <w:ilvl w:val="2"/>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Option 2:  Up to two (or more) dedicated PUCCH-SR resources in a cell group</w:t>
            </w:r>
          </w:p>
          <w:p w14:paraId="3C71DED2" w14:textId="77777777" w:rsidR="00BC6E93" w:rsidRPr="00BC6E93" w:rsidRDefault="00BC6E93" w:rsidP="004E3193">
            <w:pPr>
              <w:numPr>
                <w:ilvl w:val="3"/>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A cell group refers to either MCG, SCG, or PUCCH cell group</w:t>
            </w:r>
          </w:p>
          <w:p w14:paraId="777DEFA8" w14:textId="77777777" w:rsidR="00BC6E93" w:rsidRPr="00BC6E93" w:rsidRDefault="00BC6E93" w:rsidP="004E3193">
            <w:pPr>
              <w:numPr>
                <w:ilvl w:val="3"/>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whether each PUCCH-SR resource is restricted to be associated to one spatial filter</w:t>
            </w:r>
          </w:p>
          <w:p w14:paraId="35600A46" w14:textId="77777777" w:rsidR="00BC6E93" w:rsidRPr="00BC6E93" w:rsidRDefault="00BC6E93" w:rsidP="004E3193">
            <w:pPr>
              <w:numPr>
                <w:ilvl w:val="3"/>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How the SR configuration is done</w:t>
            </w:r>
          </w:p>
          <w:p w14:paraId="4076FE37"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Whether no dedicated PUCCH-SR resource can be supported in addition to Option 1 or Option 2</w:t>
            </w:r>
          </w:p>
          <w:p w14:paraId="30035534" w14:textId="77777777" w:rsidR="00BC6E93" w:rsidRPr="00BC6E93" w:rsidRDefault="00BC6E93" w:rsidP="004E3193">
            <w:pPr>
              <w:numPr>
                <w:ilvl w:val="0"/>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 xml:space="preserve">Study whether and how to provide the following information in BFRQ MAC-CE </w:t>
            </w:r>
          </w:p>
          <w:p w14:paraId="0AE881D6"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Index information of failed TRP(s)</w:t>
            </w:r>
          </w:p>
          <w:p w14:paraId="14C9AF55"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CC index (if applicable)</w:t>
            </w:r>
          </w:p>
          <w:p w14:paraId="18581963"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New candidate beam index (if found)</w:t>
            </w:r>
          </w:p>
          <w:p w14:paraId="06D2A5B6"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 xml:space="preserve">Indication whether new beam(s) is found </w:t>
            </w:r>
          </w:p>
          <w:p w14:paraId="5A2BFA2D" w14:textId="77777777" w:rsidR="00BC6E93" w:rsidRPr="00BC6E93" w:rsidRDefault="00BC6E93" w:rsidP="004E3193">
            <w:pPr>
              <w:numPr>
                <w:ilvl w:val="1"/>
                <w:numId w:val="10"/>
              </w:numPr>
              <w:snapToGrid w:val="0"/>
              <w:spacing w:after="0" w:line="0" w:lineRule="atLeast"/>
              <w:jc w:val="both"/>
              <w:rPr>
                <w:rFonts w:eastAsia="Times New Roman" w:cs="Times"/>
                <w:szCs w:val="24"/>
                <w:lang w:val="en-US" w:eastAsia="x-none"/>
              </w:rPr>
            </w:pPr>
            <w:r w:rsidRPr="00BC6E93">
              <w:rPr>
                <w:rFonts w:eastAsia="Times New Roman" w:cs="Times"/>
                <w:szCs w:val="24"/>
                <w:lang w:val="en-US" w:eastAsia="x-none"/>
              </w:rPr>
              <w:t>FFS: whether/how to incorporate multi-TRP failure</w:t>
            </w:r>
          </w:p>
          <w:p w14:paraId="64297FFD" w14:textId="77777777" w:rsidR="00BC6E93" w:rsidRPr="00BC6E93" w:rsidRDefault="00BC6E93" w:rsidP="004E3193">
            <w:pPr>
              <w:spacing w:after="0" w:line="0" w:lineRule="atLeast"/>
              <w:rPr>
                <w:rFonts w:eastAsia="Times New Roman"/>
                <w:szCs w:val="24"/>
                <w:lang w:val="en-US"/>
              </w:rPr>
            </w:pPr>
          </w:p>
          <w:p w14:paraId="01FF680D" w14:textId="77777777" w:rsidR="009555B6" w:rsidRPr="009555B6" w:rsidRDefault="009555B6" w:rsidP="004E3193">
            <w:pPr>
              <w:snapToGrid w:val="0"/>
              <w:spacing w:after="0" w:line="0" w:lineRule="atLeast"/>
              <w:jc w:val="both"/>
              <w:rPr>
                <w:rFonts w:ascii="Times" w:eastAsia="Calibri" w:hAnsi="Times" w:cs="Times"/>
                <w:b/>
                <w:lang w:val="en-US" w:eastAsia="ko-KR"/>
              </w:rPr>
            </w:pPr>
            <w:r w:rsidRPr="009555B6">
              <w:rPr>
                <w:rFonts w:ascii="Times" w:eastAsia="Calibri" w:hAnsi="Times" w:cs="Times"/>
                <w:b/>
                <w:highlight w:val="green"/>
                <w:lang w:val="en-US"/>
              </w:rPr>
              <w:t>Agreement</w:t>
            </w:r>
          </w:p>
          <w:p w14:paraId="3E4777DD" w14:textId="77777777" w:rsidR="009555B6" w:rsidRPr="009555B6" w:rsidRDefault="009555B6" w:rsidP="004E3193">
            <w:pPr>
              <w:snapToGrid w:val="0"/>
              <w:spacing w:after="0" w:line="0" w:lineRule="atLeast"/>
              <w:jc w:val="both"/>
              <w:rPr>
                <w:rFonts w:ascii="Times" w:eastAsia="Calibri" w:hAnsi="Times" w:cs="Times"/>
                <w:lang w:val="en-US"/>
              </w:rPr>
            </w:pPr>
            <w:r w:rsidRPr="009555B6">
              <w:rPr>
                <w:rFonts w:ascii="Times" w:eastAsia="Calibri" w:hAnsi="Times" w:cs="Times"/>
                <w:lang w:val="en-US"/>
              </w:rPr>
              <w:t>For M-TRP BFR</w:t>
            </w:r>
          </w:p>
          <w:p w14:paraId="56CE3B84" w14:textId="77777777" w:rsidR="009555B6" w:rsidRPr="009555B6" w:rsidRDefault="009555B6" w:rsidP="004E3193">
            <w:pPr>
              <w:numPr>
                <w:ilvl w:val="0"/>
                <w:numId w:val="16"/>
              </w:numPr>
              <w:snapToGrid w:val="0"/>
              <w:spacing w:after="0" w:line="0" w:lineRule="atLeast"/>
              <w:jc w:val="both"/>
              <w:rPr>
                <w:rFonts w:ascii="Times" w:eastAsia="Calibri" w:hAnsi="Times" w:cs="Times"/>
                <w:lang w:val="en-US"/>
              </w:rPr>
            </w:pPr>
            <w:r w:rsidRPr="009555B6">
              <w:rPr>
                <w:rFonts w:ascii="Times" w:eastAsia="Calibri" w:hAnsi="Times" w:cs="Times"/>
                <w:lang w:val="en-US"/>
              </w:rPr>
              <w:t>Support 2 BFD-RS sets per BWP, and up to N resources per BFD-RS set</w:t>
            </w:r>
          </w:p>
          <w:p w14:paraId="40CE2CD1" w14:textId="77777777" w:rsidR="009555B6" w:rsidRPr="009555B6" w:rsidRDefault="009555B6" w:rsidP="004E3193">
            <w:pPr>
              <w:numPr>
                <w:ilvl w:val="1"/>
                <w:numId w:val="16"/>
              </w:numPr>
              <w:snapToGrid w:val="0"/>
              <w:spacing w:after="0" w:line="0" w:lineRule="atLeast"/>
              <w:jc w:val="both"/>
              <w:rPr>
                <w:rFonts w:ascii="Times" w:eastAsia="Calibri" w:hAnsi="Times" w:cs="Times"/>
                <w:lang w:val="en-US"/>
              </w:rPr>
            </w:pPr>
            <w:r w:rsidRPr="009555B6">
              <w:rPr>
                <w:rFonts w:ascii="Times" w:eastAsia="Calibri" w:hAnsi="Times" w:cs="Times"/>
                <w:lang w:val="en-US"/>
              </w:rPr>
              <w:t>FFS: value of N (e.g. fixed in specification, or UE capability)</w:t>
            </w:r>
          </w:p>
          <w:p w14:paraId="409A1D0D" w14:textId="77777777" w:rsidR="009555B6" w:rsidRPr="009555B6" w:rsidRDefault="009555B6" w:rsidP="004E3193">
            <w:pPr>
              <w:numPr>
                <w:ilvl w:val="0"/>
                <w:numId w:val="16"/>
              </w:numPr>
              <w:snapToGrid w:val="0"/>
              <w:spacing w:after="0" w:line="0" w:lineRule="atLeast"/>
              <w:jc w:val="both"/>
              <w:rPr>
                <w:rFonts w:ascii="Times" w:eastAsia="Calibri" w:hAnsi="Times" w:cs="Times"/>
                <w:lang w:val="en-US"/>
              </w:rPr>
            </w:pPr>
            <w:r w:rsidRPr="009555B6">
              <w:rPr>
                <w:rFonts w:ascii="Times" w:eastAsia="Calibri" w:hAnsi="Times" w:cs="Times"/>
                <w:lang w:val="en-US"/>
              </w:rPr>
              <w:t xml:space="preserve">FFS: </w:t>
            </w:r>
            <w:r w:rsidRPr="009555B6">
              <w:rPr>
                <w:rFonts w:ascii="Times" w:eastAsia="Calibri" w:hAnsi="Times" w:cs="Times"/>
              </w:rPr>
              <w:t>number of BFD RSs across all BFD-RS sets per DL BWP (e.g. fixed maximum value or UE capability)</w:t>
            </w:r>
          </w:p>
          <w:p w14:paraId="7576D3C4" w14:textId="77777777" w:rsidR="00BC6E93" w:rsidRPr="009555B6" w:rsidRDefault="00BC6E93" w:rsidP="004E3193">
            <w:pPr>
              <w:snapToGrid w:val="0"/>
              <w:spacing w:after="0" w:line="0" w:lineRule="atLeast"/>
              <w:jc w:val="both"/>
              <w:rPr>
                <w:sz w:val="22"/>
              </w:rPr>
            </w:pPr>
          </w:p>
          <w:p w14:paraId="76B0378B" w14:textId="77777777" w:rsidR="004E3193" w:rsidRPr="004E3193" w:rsidRDefault="004E3193" w:rsidP="004E3193">
            <w:pPr>
              <w:snapToGrid w:val="0"/>
              <w:spacing w:after="0" w:line="0" w:lineRule="atLeast"/>
              <w:jc w:val="both"/>
              <w:rPr>
                <w:rFonts w:ascii="Times" w:eastAsia="Calibri" w:hAnsi="Times" w:cs="Times"/>
                <w:b/>
                <w:lang w:val="en-US" w:eastAsia="ko-KR"/>
              </w:rPr>
            </w:pPr>
            <w:r w:rsidRPr="004E3193">
              <w:rPr>
                <w:rFonts w:ascii="Times" w:eastAsia="Calibri" w:hAnsi="Times" w:cs="Times"/>
                <w:b/>
                <w:highlight w:val="green"/>
                <w:lang w:val="en-US"/>
              </w:rPr>
              <w:t>Agreement</w:t>
            </w:r>
          </w:p>
          <w:p w14:paraId="614FD398" w14:textId="77777777" w:rsidR="004E3193" w:rsidRPr="004E3193" w:rsidRDefault="004E3193" w:rsidP="004E3193">
            <w:pPr>
              <w:snapToGrid w:val="0"/>
              <w:spacing w:after="0" w:line="0" w:lineRule="atLeast"/>
              <w:jc w:val="both"/>
              <w:rPr>
                <w:rFonts w:ascii="Times" w:eastAsia="Batang" w:hAnsi="Times" w:cs="Times"/>
              </w:rPr>
            </w:pPr>
            <w:r w:rsidRPr="004E3193">
              <w:rPr>
                <w:rFonts w:ascii="Times" w:eastAsia="Batang" w:hAnsi="Times" w:cs="Times"/>
              </w:rPr>
              <w:t xml:space="preserve">For M-TRP BFR </w:t>
            </w:r>
          </w:p>
          <w:p w14:paraId="4E75510C" w14:textId="77777777" w:rsidR="004E3193" w:rsidRPr="004E3193" w:rsidRDefault="004E3193" w:rsidP="004E3193">
            <w:pPr>
              <w:snapToGrid w:val="0"/>
              <w:spacing w:after="0" w:line="0" w:lineRule="atLeast"/>
              <w:contextualSpacing/>
              <w:jc w:val="both"/>
              <w:rPr>
                <w:rFonts w:ascii="Times" w:eastAsia="Batang" w:hAnsi="Times" w:cs="Times"/>
                <w:szCs w:val="24"/>
                <w:lang w:eastAsia="x-none"/>
              </w:rPr>
            </w:pPr>
            <w:r w:rsidRPr="004E3193">
              <w:rPr>
                <w:rFonts w:ascii="Times" w:eastAsia="Batang" w:hAnsi="Times" w:cs="Times"/>
                <w:lang w:eastAsia="x-none"/>
              </w:rPr>
              <w:t>Support 1-to-1 association between each BFD-RS set and an NBI-RS set</w:t>
            </w:r>
          </w:p>
          <w:p w14:paraId="05B3299B" w14:textId="77777777" w:rsidR="004E3193" w:rsidRPr="004E3193" w:rsidRDefault="004E3193" w:rsidP="004E3193">
            <w:pPr>
              <w:numPr>
                <w:ilvl w:val="0"/>
                <w:numId w:val="16"/>
              </w:numPr>
              <w:snapToGrid w:val="0"/>
              <w:spacing w:after="0" w:line="0" w:lineRule="atLeast"/>
              <w:jc w:val="both"/>
              <w:rPr>
                <w:rFonts w:ascii="Times" w:eastAsia="Calibri" w:hAnsi="Times" w:cs="Times"/>
                <w:lang w:val="en-US"/>
              </w:rPr>
            </w:pPr>
            <w:r w:rsidRPr="004E3193">
              <w:rPr>
                <w:rFonts w:ascii="Times" w:eastAsia="Calibri" w:hAnsi="Times" w:cs="Times"/>
                <w:lang w:val="en-US"/>
              </w:rPr>
              <w:t>FFS: Association details</w:t>
            </w:r>
          </w:p>
          <w:p w14:paraId="454FD688" w14:textId="77777777" w:rsidR="004E3193" w:rsidRPr="004E3193" w:rsidRDefault="004E3193" w:rsidP="004E3193">
            <w:pPr>
              <w:spacing w:after="0" w:line="0" w:lineRule="atLeast"/>
              <w:ind w:left="1440" w:hanging="1440"/>
              <w:rPr>
                <w:rFonts w:ascii="Times" w:eastAsia="Batang" w:hAnsi="Times" w:cs="Times"/>
                <w:szCs w:val="24"/>
                <w:lang w:eastAsia="x-none"/>
              </w:rPr>
            </w:pPr>
          </w:p>
          <w:p w14:paraId="22E5F43A" w14:textId="77777777" w:rsidR="004E3193" w:rsidRPr="004E3193" w:rsidRDefault="004E3193" w:rsidP="004E3193">
            <w:pPr>
              <w:snapToGrid w:val="0"/>
              <w:spacing w:after="0" w:line="0" w:lineRule="atLeast"/>
              <w:jc w:val="both"/>
              <w:rPr>
                <w:rFonts w:ascii="Times" w:eastAsia="Calibri" w:hAnsi="Times" w:cs="Times"/>
                <w:b/>
                <w:lang w:val="en-US" w:eastAsia="ko-KR"/>
              </w:rPr>
            </w:pPr>
            <w:r w:rsidRPr="004E3193">
              <w:rPr>
                <w:rFonts w:ascii="Times" w:eastAsia="Calibri" w:hAnsi="Times" w:cs="Times"/>
                <w:b/>
                <w:highlight w:val="green"/>
                <w:lang w:val="en-US"/>
              </w:rPr>
              <w:t>Agreement</w:t>
            </w:r>
          </w:p>
          <w:p w14:paraId="6AD72039" w14:textId="77777777" w:rsidR="004E3193" w:rsidRPr="004E3193" w:rsidRDefault="004E3193" w:rsidP="004E3193">
            <w:pPr>
              <w:snapToGrid w:val="0"/>
              <w:spacing w:after="0" w:line="0" w:lineRule="atLeast"/>
              <w:jc w:val="both"/>
              <w:rPr>
                <w:rFonts w:ascii="Times" w:eastAsia="Batang" w:hAnsi="Times" w:cs="Times"/>
              </w:rPr>
            </w:pPr>
            <w:r w:rsidRPr="004E3193">
              <w:rPr>
                <w:rFonts w:ascii="Times" w:eastAsia="Batang" w:hAnsi="Times" w:cs="Times"/>
              </w:rPr>
              <w:t xml:space="preserve">BFRQ response </w:t>
            </w:r>
          </w:p>
          <w:p w14:paraId="59FC0BAA" w14:textId="77777777" w:rsidR="004E3193" w:rsidRPr="004E3193" w:rsidRDefault="004E3193" w:rsidP="004E3193">
            <w:pPr>
              <w:keepNext/>
              <w:numPr>
                <w:ilvl w:val="0"/>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Support at least the same gNB response as in Rel.16 SCell BFR (i.e. DCI with toggled NDI scheduling a same HARQ process ID as the PUSCH carrying BFRQ MAC-CE)</w:t>
            </w:r>
          </w:p>
          <w:p w14:paraId="35585465" w14:textId="77777777" w:rsidR="004E3193" w:rsidRPr="004E3193" w:rsidRDefault="004E3193" w:rsidP="004E3193">
            <w:pPr>
              <w:spacing w:after="0" w:line="0" w:lineRule="atLeast"/>
              <w:ind w:left="1440" w:hanging="1440"/>
              <w:rPr>
                <w:rFonts w:ascii="Times" w:eastAsia="Batang" w:hAnsi="Times" w:cs="Times"/>
                <w:szCs w:val="24"/>
                <w:lang w:eastAsia="x-none"/>
              </w:rPr>
            </w:pPr>
          </w:p>
          <w:p w14:paraId="18AA8627" w14:textId="77777777" w:rsidR="004E3193" w:rsidRPr="004E3193" w:rsidRDefault="004E3193" w:rsidP="004E3193">
            <w:pPr>
              <w:snapToGrid w:val="0"/>
              <w:spacing w:after="0" w:line="0" w:lineRule="atLeast"/>
              <w:jc w:val="both"/>
              <w:rPr>
                <w:rFonts w:ascii="Times" w:eastAsia="Batang" w:hAnsi="Times" w:cs="Times"/>
                <w:b/>
                <w:bCs/>
                <w:i/>
                <w:iCs/>
                <w:highlight w:val="green"/>
              </w:rPr>
            </w:pPr>
            <w:r w:rsidRPr="004E3193">
              <w:rPr>
                <w:rFonts w:ascii="Times" w:eastAsia="Batang" w:hAnsi="Times" w:cs="Times"/>
                <w:b/>
                <w:bCs/>
                <w:highlight w:val="green"/>
              </w:rPr>
              <w:t>Agreement</w:t>
            </w:r>
          </w:p>
          <w:p w14:paraId="60E94961" w14:textId="77777777" w:rsidR="004E3193" w:rsidRPr="004E3193" w:rsidRDefault="004E3193" w:rsidP="004E3193">
            <w:pPr>
              <w:snapToGrid w:val="0"/>
              <w:spacing w:after="0" w:line="0" w:lineRule="atLeast"/>
              <w:jc w:val="both"/>
              <w:rPr>
                <w:rFonts w:ascii="Times" w:eastAsia="Batang" w:hAnsi="Times" w:cs="Times"/>
              </w:rPr>
            </w:pPr>
            <w:r w:rsidRPr="004E3193">
              <w:rPr>
                <w:rFonts w:ascii="Times" w:eastAsia="Batang" w:hAnsi="Times" w:cs="Times"/>
              </w:rPr>
              <w:t>For BFRQ of M-TRP BFR</w:t>
            </w:r>
          </w:p>
          <w:p w14:paraId="70B0E574" w14:textId="77777777" w:rsidR="004E3193" w:rsidRPr="004E3193" w:rsidRDefault="004E3193" w:rsidP="004E3193">
            <w:pPr>
              <w:keepNext/>
              <w:numPr>
                <w:ilvl w:val="0"/>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Option 3: Up to two dedicated PUCCH-SR resources in a cell group</w:t>
            </w:r>
          </w:p>
          <w:p w14:paraId="4D5F7D77" w14:textId="77777777" w:rsidR="004E3193" w:rsidRPr="004E3193" w:rsidRDefault="004E3193" w:rsidP="004E3193">
            <w:pPr>
              <w:keepNext/>
              <w:numPr>
                <w:ilvl w:val="0"/>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FFS: Whether PUCCH-SR for SCell can be reused for M-TRP</w:t>
            </w:r>
          </w:p>
          <w:p w14:paraId="635D0E7A" w14:textId="77777777" w:rsidR="004E3193" w:rsidRPr="004E3193" w:rsidRDefault="004E3193" w:rsidP="004E3193">
            <w:pPr>
              <w:numPr>
                <w:ilvl w:val="0"/>
                <w:numId w:val="16"/>
              </w:numPr>
              <w:snapToGrid w:val="0"/>
              <w:spacing w:after="0" w:line="0" w:lineRule="atLeast"/>
              <w:jc w:val="both"/>
              <w:rPr>
                <w:rFonts w:ascii="Times" w:eastAsia="Calibri" w:hAnsi="Times" w:cs="Times"/>
                <w:lang w:val="en-US"/>
              </w:rPr>
            </w:pPr>
            <w:r w:rsidRPr="004E3193">
              <w:rPr>
                <w:rFonts w:ascii="Times" w:eastAsia="Calibri" w:hAnsi="Times" w:cs="Times"/>
                <w:lang w:val="en-US"/>
              </w:rPr>
              <w:t>Support BFRQ MAC-CE that can convey information of failed CC indices, one new candidate beam for the failed TRP/CC (if found), and whether new candidate beam is found</w:t>
            </w:r>
          </w:p>
          <w:p w14:paraId="04014CC5" w14:textId="77777777" w:rsidR="004E3193" w:rsidRPr="004E3193" w:rsidRDefault="004E3193" w:rsidP="004E3193">
            <w:pPr>
              <w:keepNext/>
              <w:numPr>
                <w:ilvl w:val="1"/>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 xml:space="preserve">Support at least indication of a single TRP failure </w:t>
            </w:r>
          </w:p>
          <w:p w14:paraId="40EACB01" w14:textId="77777777" w:rsidR="004E3193" w:rsidRPr="004E3193" w:rsidRDefault="004E3193" w:rsidP="004E3193">
            <w:pPr>
              <w:keepNext/>
              <w:numPr>
                <w:ilvl w:val="2"/>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FFS: whether/what information of failed TRP(s) is conveyed in the MAC-CE</w:t>
            </w:r>
          </w:p>
          <w:p w14:paraId="0A7AAA00" w14:textId="77777777" w:rsidR="004E3193" w:rsidRPr="004E3193" w:rsidRDefault="004E3193" w:rsidP="004E3193">
            <w:pPr>
              <w:keepNext/>
              <w:numPr>
                <w:ilvl w:val="2"/>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FFS: whether/how to support  indication of more than one TRP failure, corresponding BFR procedure, and applicable cell type (SCell vs. SpCell)</w:t>
            </w:r>
          </w:p>
          <w:p w14:paraId="1ED8842A" w14:textId="77777777" w:rsidR="004E3193" w:rsidRPr="004E3193" w:rsidRDefault="004E3193" w:rsidP="004E3193">
            <w:pPr>
              <w:keepNext/>
              <w:numPr>
                <w:ilvl w:val="0"/>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FFS: UE behavior when TRP failure status is different across cells</w:t>
            </w:r>
          </w:p>
          <w:p w14:paraId="735301A4" w14:textId="77777777" w:rsidR="004E3193" w:rsidRPr="004E3193" w:rsidRDefault="004E3193" w:rsidP="004E3193">
            <w:pPr>
              <w:keepNext/>
              <w:numPr>
                <w:ilvl w:val="0"/>
                <w:numId w:val="16"/>
              </w:numPr>
              <w:snapToGrid w:val="0"/>
              <w:spacing w:after="0" w:line="0" w:lineRule="atLeast"/>
              <w:jc w:val="both"/>
              <w:outlineLvl w:val="3"/>
              <w:rPr>
                <w:rFonts w:ascii="Times" w:eastAsia="Calibri" w:hAnsi="Times" w:cs="Times"/>
                <w:lang w:val="en-US"/>
              </w:rPr>
            </w:pPr>
            <w:r w:rsidRPr="004E3193">
              <w:rPr>
                <w:rFonts w:ascii="Times" w:eastAsia="Calibri" w:hAnsi="Times" w:cs="Times"/>
                <w:lang w:val="en-US"/>
              </w:rPr>
              <w:t>FFS: Whether PUCCH SR resource can be configured with 2 spatial relations</w:t>
            </w:r>
          </w:p>
          <w:p w14:paraId="64517F9D" w14:textId="6AA6F0D3" w:rsidR="009555B6" w:rsidRPr="00C24936" w:rsidRDefault="009555B6" w:rsidP="004E3193">
            <w:pPr>
              <w:snapToGrid w:val="0"/>
              <w:spacing w:after="0" w:line="0" w:lineRule="atLeast"/>
              <w:jc w:val="both"/>
              <w:rPr>
                <w:sz w:val="22"/>
              </w:rPr>
            </w:pPr>
          </w:p>
        </w:tc>
      </w:tr>
    </w:tbl>
    <w:p w14:paraId="0ABC11E1" w14:textId="07115DD5"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Based on the above quotations</w:t>
      </w:r>
      <w:r w:rsidR="004C7FE3">
        <w:rPr>
          <w:sz w:val="22"/>
          <w:lang w:val="en-GB"/>
        </w:rPr>
        <w:t xml:space="preserve"> and FeMIMO WID [1]</w:t>
      </w:r>
      <w:r>
        <w:rPr>
          <w:sz w:val="22"/>
          <w:lang w:val="en-GB"/>
        </w:rPr>
        <w:t xml:space="preserve">, we will provide our views on some </w:t>
      </w:r>
      <w:r w:rsidR="00C76CA9">
        <w:rPr>
          <w:sz w:val="22"/>
          <w:lang w:val="en-GB"/>
        </w:rPr>
        <w:t>related</w:t>
      </w:r>
      <w:r>
        <w:rPr>
          <w:sz w:val="22"/>
          <w:lang w:val="en-GB"/>
        </w:rPr>
        <w:t xml:space="preserve"> issues, especially TRP-specific BFR.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0285D5EB" w14:textId="24EDFA88" w:rsidR="00F466BE" w:rsidRPr="002A581B" w:rsidRDefault="00F466BE" w:rsidP="0027655B">
      <w:pPr>
        <w:pStyle w:val="Heading2"/>
        <w:numPr>
          <w:ilvl w:val="1"/>
          <w:numId w:val="1"/>
        </w:numPr>
        <w:rPr>
          <w:b/>
          <w:sz w:val="28"/>
          <w:lang w:eastAsia="zh-TW"/>
        </w:rPr>
      </w:pPr>
      <w:r>
        <w:rPr>
          <w:b/>
          <w:sz w:val="28"/>
          <w:lang w:eastAsia="zh-TW"/>
        </w:rPr>
        <w:t xml:space="preserve">TRP-specific BFR </w:t>
      </w:r>
      <w:r w:rsidR="00C723E1">
        <w:rPr>
          <w:b/>
          <w:sz w:val="28"/>
          <w:lang w:eastAsia="zh-TW"/>
        </w:rPr>
        <w:t>procedure</w:t>
      </w:r>
    </w:p>
    <w:p w14:paraId="65156087" w14:textId="16FD0A81" w:rsidR="00CB4B8A" w:rsidRPr="00E972C8" w:rsidRDefault="00ED64BA" w:rsidP="00F466BE">
      <w:pPr>
        <w:spacing w:line="360" w:lineRule="auto"/>
        <w:jc w:val="both"/>
        <w:rPr>
          <w:sz w:val="22"/>
          <w:lang w:eastAsia="zh-TW"/>
        </w:rPr>
      </w:pPr>
      <w:r w:rsidRPr="00E972C8">
        <w:rPr>
          <w:sz w:val="22"/>
          <w:lang w:eastAsia="zh-TW"/>
        </w:rPr>
        <w:t>In RAN1 #103e</w:t>
      </w:r>
      <w:r w:rsidR="00CB4B8A" w:rsidRPr="00E972C8">
        <w:rPr>
          <w:sz w:val="22"/>
          <w:lang w:eastAsia="zh-TW"/>
        </w:rPr>
        <w:t xml:space="preserve">, RAN1 </w:t>
      </w:r>
      <w:r w:rsidRPr="00E972C8">
        <w:rPr>
          <w:sz w:val="22"/>
          <w:lang w:eastAsia="zh-TW"/>
        </w:rPr>
        <w:t>agreed</w:t>
      </w:r>
      <w:r w:rsidR="00CB4B8A" w:rsidRPr="00E972C8">
        <w:rPr>
          <w:sz w:val="22"/>
          <w:lang w:eastAsia="zh-TW"/>
        </w:rPr>
        <w:t xml:space="preserve"> to introduce </w:t>
      </w:r>
      <w:r w:rsidR="00DF55B5" w:rsidRPr="00E972C8">
        <w:rPr>
          <w:sz w:val="22"/>
          <w:lang w:eastAsia="zh-TW"/>
        </w:rPr>
        <w:t xml:space="preserve">TRP-specific BFR procedure in Rel-17. </w:t>
      </w:r>
      <w:r w:rsidR="00995DEB" w:rsidRPr="00E972C8">
        <w:rPr>
          <w:sz w:val="22"/>
          <w:lang w:eastAsia="zh-TW"/>
        </w:rPr>
        <w:t xml:space="preserve">One of open issues for TRP-specific BFR is whether to support it for both M-DCI and S-DCI M-TRP. </w:t>
      </w:r>
      <w:r w:rsidR="00956B67" w:rsidRPr="00E972C8">
        <w:rPr>
          <w:sz w:val="22"/>
          <w:lang w:eastAsia="zh-TW"/>
        </w:rPr>
        <w:t xml:space="preserve">As we know, M-TRP scenario in Rel-16 can be operated in two modes: multiple DCI based M-TRP and single DCI based M-TRP. </w:t>
      </w:r>
      <w:r w:rsidR="00E91164" w:rsidRPr="00E972C8">
        <w:rPr>
          <w:sz w:val="22"/>
          <w:lang w:eastAsia="zh-TW"/>
        </w:rPr>
        <w:t xml:space="preserve">For M-DCI based M-TRP, it seems natural </w:t>
      </w:r>
      <w:r w:rsidR="00FF00B3" w:rsidRPr="00E972C8">
        <w:rPr>
          <w:sz w:val="22"/>
          <w:lang w:eastAsia="zh-TW"/>
        </w:rPr>
        <w:t>and</w:t>
      </w:r>
      <w:r w:rsidR="00E91164" w:rsidRPr="00E972C8">
        <w:rPr>
          <w:sz w:val="22"/>
          <w:lang w:eastAsia="zh-TW"/>
        </w:rPr>
        <w:t xml:space="preserve"> </w:t>
      </w:r>
      <w:r w:rsidR="0090615E" w:rsidRPr="00E972C8">
        <w:rPr>
          <w:sz w:val="22"/>
          <w:lang w:eastAsia="zh-TW"/>
        </w:rPr>
        <w:t xml:space="preserve">is straightforward </w:t>
      </w:r>
      <w:r w:rsidR="00E91164" w:rsidRPr="00E972C8">
        <w:rPr>
          <w:sz w:val="22"/>
          <w:lang w:eastAsia="zh-TW"/>
        </w:rPr>
        <w:t xml:space="preserve">to extend existing BFR procedures for each TRP. </w:t>
      </w:r>
      <w:r w:rsidR="00D3355A" w:rsidRPr="00E972C8">
        <w:rPr>
          <w:sz w:val="22"/>
          <w:lang w:eastAsia="zh-TW"/>
        </w:rPr>
        <w:t>On the other hand, for</w:t>
      </w:r>
      <w:r w:rsidR="00E91164" w:rsidRPr="00E972C8">
        <w:rPr>
          <w:sz w:val="22"/>
          <w:lang w:eastAsia="zh-TW"/>
        </w:rPr>
        <w:t xml:space="preserve"> S-DCI based M-TRP, companies seem</w:t>
      </w:r>
      <w:r w:rsidR="00C23BBB" w:rsidRPr="00E972C8">
        <w:rPr>
          <w:sz w:val="22"/>
          <w:lang w:eastAsia="zh-TW"/>
        </w:rPr>
        <w:t>ed</w:t>
      </w:r>
      <w:r w:rsidR="00E91164" w:rsidRPr="00E972C8">
        <w:rPr>
          <w:sz w:val="22"/>
          <w:lang w:eastAsia="zh-TW"/>
        </w:rPr>
        <w:t xml:space="preserve"> to have more concerns on it</w:t>
      </w:r>
      <w:r w:rsidR="002614DA" w:rsidRPr="00E972C8">
        <w:rPr>
          <w:sz w:val="22"/>
          <w:lang w:eastAsia="zh-TW"/>
        </w:rPr>
        <w:t xml:space="preserve"> </w:t>
      </w:r>
      <w:r w:rsidR="00995DEB" w:rsidRPr="00E972C8">
        <w:rPr>
          <w:sz w:val="22"/>
          <w:lang w:eastAsia="zh-TW"/>
        </w:rPr>
        <w:t>over previous</w:t>
      </w:r>
      <w:r w:rsidR="002614DA" w:rsidRPr="00E972C8">
        <w:rPr>
          <w:sz w:val="22"/>
          <w:lang w:eastAsia="zh-TW"/>
        </w:rPr>
        <w:t xml:space="preserve"> </w:t>
      </w:r>
      <w:r w:rsidR="002614DA" w:rsidRPr="00E972C8">
        <w:rPr>
          <w:sz w:val="22"/>
          <w:lang w:eastAsia="zh-TW"/>
        </w:rPr>
        <w:lastRenderedPageBreak/>
        <w:t>meeting</w:t>
      </w:r>
      <w:r w:rsidR="00E91164" w:rsidRPr="00E972C8">
        <w:rPr>
          <w:sz w:val="22"/>
          <w:lang w:eastAsia="zh-TW"/>
        </w:rPr>
        <w:t>. Indeed, S-DCI based M-TRP is more or less transparent to UE</w:t>
      </w:r>
      <w:r w:rsidR="00E7326E" w:rsidRPr="00E972C8">
        <w:rPr>
          <w:sz w:val="22"/>
          <w:lang w:eastAsia="zh-TW"/>
        </w:rPr>
        <w:t xml:space="preserve">, which may affect introduction of TRP-specific BFR. Nonetheless, since both scenarios are possible to operate depending on </w:t>
      </w:r>
      <w:r w:rsidR="00530195" w:rsidRPr="00E972C8">
        <w:rPr>
          <w:sz w:val="22"/>
          <w:lang w:eastAsia="zh-TW"/>
        </w:rPr>
        <w:t>network</w:t>
      </w:r>
      <w:r w:rsidR="00E7326E" w:rsidRPr="00E972C8">
        <w:rPr>
          <w:sz w:val="22"/>
          <w:lang w:eastAsia="zh-TW"/>
        </w:rPr>
        <w:t xml:space="preserve">’s deployment, it makes no sense </w:t>
      </w:r>
      <w:r w:rsidR="002A5999" w:rsidRPr="00E972C8">
        <w:rPr>
          <w:sz w:val="22"/>
          <w:lang w:eastAsia="zh-TW"/>
        </w:rPr>
        <w:t xml:space="preserve">to </w:t>
      </w:r>
      <w:r w:rsidR="00E7326E" w:rsidRPr="00E972C8">
        <w:rPr>
          <w:sz w:val="22"/>
          <w:lang w:eastAsia="zh-TW"/>
        </w:rPr>
        <w:t>consider</w:t>
      </w:r>
      <w:r w:rsidR="002A5999" w:rsidRPr="00E972C8">
        <w:rPr>
          <w:sz w:val="22"/>
          <w:lang w:eastAsia="zh-TW"/>
        </w:rPr>
        <w:t xml:space="preserve"> only</w:t>
      </w:r>
      <w:r w:rsidR="00E7326E" w:rsidRPr="00E972C8">
        <w:rPr>
          <w:sz w:val="22"/>
          <w:lang w:eastAsia="zh-TW"/>
        </w:rPr>
        <w:t xml:space="preserve"> M-</w:t>
      </w:r>
      <w:r w:rsidR="00BB67A1" w:rsidRPr="00E972C8">
        <w:rPr>
          <w:sz w:val="22"/>
          <w:lang w:eastAsia="zh-TW"/>
        </w:rPr>
        <w:t xml:space="preserve">DCI </w:t>
      </w:r>
      <w:r w:rsidR="00E7326E" w:rsidRPr="00E972C8">
        <w:rPr>
          <w:sz w:val="22"/>
          <w:lang w:eastAsia="zh-TW"/>
        </w:rPr>
        <w:t>based M-TRP</w:t>
      </w:r>
      <w:r w:rsidR="002A5999" w:rsidRPr="00E972C8">
        <w:rPr>
          <w:sz w:val="22"/>
          <w:lang w:eastAsia="zh-TW"/>
        </w:rPr>
        <w:t xml:space="preserve"> and leaves S-DCI case untouched</w:t>
      </w:r>
      <w:r w:rsidR="00E7326E" w:rsidRPr="00E972C8">
        <w:rPr>
          <w:sz w:val="22"/>
          <w:lang w:eastAsia="zh-TW"/>
        </w:rPr>
        <w:t xml:space="preserve">. </w:t>
      </w:r>
      <w:r w:rsidR="002A5999" w:rsidRPr="00E972C8">
        <w:rPr>
          <w:sz w:val="22"/>
          <w:lang w:eastAsia="zh-TW"/>
        </w:rPr>
        <w:t>Without TRP-specific BFR support for S-DCI based M-TRP</w:t>
      </w:r>
      <w:r w:rsidR="00E7326E" w:rsidRPr="00E972C8">
        <w:rPr>
          <w:sz w:val="22"/>
          <w:lang w:eastAsia="zh-TW"/>
        </w:rPr>
        <w:t xml:space="preserve">, </w:t>
      </w:r>
      <w:r w:rsidR="002A5999" w:rsidRPr="00E972C8">
        <w:rPr>
          <w:sz w:val="22"/>
          <w:lang w:eastAsia="zh-TW"/>
        </w:rPr>
        <w:t>the</w:t>
      </w:r>
      <w:r w:rsidR="00E7326E" w:rsidRPr="00E972C8">
        <w:rPr>
          <w:sz w:val="22"/>
          <w:lang w:eastAsia="zh-TW"/>
        </w:rPr>
        <w:t xml:space="preserve"> risk of </w:t>
      </w:r>
      <w:r w:rsidR="007E4C4F" w:rsidRPr="00E972C8">
        <w:rPr>
          <w:sz w:val="22"/>
          <w:lang w:eastAsia="zh-TW"/>
        </w:rPr>
        <w:t>undetected</w:t>
      </w:r>
      <w:r w:rsidR="00E7326E" w:rsidRPr="00E972C8">
        <w:rPr>
          <w:sz w:val="22"/>
          <w:lang w:eastAsia="zh-TW"/>
        </w:rPr>
        <w:t xml:space="preserve"> link failure </w:t>
      </w:r>
      <w:r w:rsidR="002A5999" w:rsidRPr="00E972C8">
        <w:rPr>
          <w:sz w:val="22"/>
          <w:lang w:eastAsia="zh-TW"/>
        </w:rPr>
        <w:t>in such a scenario still exists, rather than cured. System performance degradation is expected as such.</w:t>
      </w:r>
      <w:r w:rsidR="00E7326E" w:rsidRPr="00E972C8">
        <w:rPr>
          <w:sz w:val="22"/>
          <w:lang w:eastAsia="zh-TW"/>
        </w:rPr>
        <w:t xml:space="preserve"> </w:t>
      </w:r>
      <w:r w:rsidR="00E66301" w:rsidRPr="00E972C8">
        <w:rPr>
          <w:sz w:val="22"/>
          <w:lang w:eastAsia="zh-TW"/>
        </w:rPr>
        <w:t xml:space="preserve">In conclusion, regarding </w:t>
      </w:r>
      <w:r w:rsidR="00E91164" w:rsidRPr="00E972C8">
        <w:rPr>
          <w:sz w:val="22"/>
          <w:lang w:eastAsia="zh-TW"/>
        </w:rPr>
        <w:t xml:space="preserve">TRP-specific BFR, we </w:t>
      </w:r>
      <w:r w:rsidR="00D34693" w:rsidRPr="00E972C8">
        <w:rPr>
          <w:sz w:val="22"/>
          <w:lang w:eastAsia="zh-TW"/>
        </w:rPr>
        <w:t>propose to support</w:t>
      </w:r>
      <w:r w:rsidR="00E91164" w:rsidRPr="00E972C8">
        <w:rPr>
          <w:sz w:val="22"/>
          <w:lang w:eastAsia="zh-TW"/>
        </w:rPr>
        <w:t xml:space="preserve"> both </w:t>
      </w:r>
      <w:r w:rsidR="00E66301" w:rsidRPr="00E972C8">
        <w:rPr>
          <w:sz w:val="22"/>
          <w:lang w:eastAsia="zh-TW"/>
        </w:rPr>
        <w:t>S-DCI based M-TRP</w:t>
      </w:r>
      <w:r w:rsidR="00C95B84" w:rsidRPr="00E972C8">
        <w:rPr>
          <w:sz w:val="22"/>
          <w:lang w:eastAsia="zh-TW"/>
        </w:rPr>
        <w:t xml:space="preserve"> and M-DCI based </w:t>
      </w:r>
      <w:r w:rsidR="00F147D8" w:rsidRPr="00E972C8">
        <w:rPr>
          <w:sz w:val="22"/>
          <w:lang w:eastAsia="zh-TW"/>
        </w:rPr>
        <w:t>M-</w:t>
      </w:r>
      <w:r w:rsidR="00C95B84" w:rsidRPr="00E972C8">
        <w:rPr>
          <w:sz w:val="22"/>
          <w:lang w:eastAsia="zh-TW"/>
        </w:rPr>
        <w:t>TRP</w:t>
      </w:r>
      <w:r w:rsidR="00E91164" w:rsidRPr="00E972C8">
        <w:rPr>
          <w:sz w:val="22"/>
          <w:lang w:eastAsia="zh-TW"/>
        </w:rPr>
        <w:t xml:space="preserve">. </w:t>
      </w:r>
    </w:p>
    <w:p w14:paraId="19227B5E" w14:textId="0C996AA6" w:rsidR="00CB4B8A" w:rsidRPr="00E972C8" w:rsidRDefault="00CB4B8A" w:rsidP="00CB4B8A">
      <w:pPr>
        <w:pStyle w:val="Caption"/>
        <w:snapToGrid w:val="0"/>
        <w:jc w:val="both"/>
        <w:rPr>
          <w:b/>
          <w:sz w:val="22"/>
          <w:szCs w:val="22"/>
          <w:lang w:eastAsia="zh-TW"/>
        </w:rPr>
      </w:pPr>
      <w:r w:rsidRPr="00E972C8">
        <w:rPr>
          <w:b/>
          <w:sz w:val="22"/>
          <w:szCs w:val="22"/>
          <w:lang w:eastAsia="zh-TW"/>
        </w:rPr>
        <w:t xml:space="preserve">Proposal </w:t>
      </w:r>
      <w:r w:rsidR="00EB27C4" w:rsidRPr="00E972C8">
        <w:rPr>
          <w:b/>
          <w:sz w:val="22"/>
          <w:szCs w:val="22"/>
          <w:lang w:eastAsia="zh-TW"/>
        </w:rPr>
        <w:t>1</w:t>
      </w:r>
      <w:r w:rsidRPr="00E972C8">
        <w:rPr>
          <w:rFonts w:hint="eastAsia"/>
          <w:b/>
          <w:sz w:val="22"/>
          <w:szCs w:val="22"/>
          <w:lang w:eastAsia="zh-TW"/>
        </w:rPr>
        <w:t xml:space="preserve">: </w:t>
      </w:r>
      <w:r w:rsidR="00817F53" w:rsidRPr="00E972C8">
        <w:rPr>
          <w:b/>
          <w:sz w:val="22"/>
          <w:szCs w:val="22"/>
          <w:lang w:eastAsia="zh-TW"/>
        </w:rPr>
        <w:t xml:space="preserve">Support </w:t>
      </w:r>
      <w:r w:rsidRPr="00E972C8">
        <w:rPr>
          <w:b/>
          <w:sz w:val="22"/>
          <w:szCs w:val="22"/>
          <w:lang w:eastAsia="zh-TW"/>
        </w:rPr>
        <w:t>TRP-specific beam failure recovery</w:t>
      </w:r>
      <w:r w:rsidR="00287FB9" w:rsidRPr="00E972C8">
        <w:rPr>
          <w:b/>
          <w:sz w:val="22"/>
          <w:szCs w:val="22"/>
          <w:lang w:eastAsia="zh-TW"/>
        </w:rPr>
        <w:t xml:space="preserve"> </w:t>
      </w:r>
      <w:r w:rsidR="004C2A0E" w:rsidRPr="00E972C8">
        <w:rPr>
          <w:b/>
          <w:sz w:val="22"/>
          <w:szCs w:val="22"/>
          <w:lang w:eastAsia="zh-TW"/>
        </w:rPr>
        <w:t>for</w:t>
      </w:r>
      <w:r w:rsidRPr="00E972C8">
        <w:rPr>
          <w:b/>
          <w:sz w:val="22"/>
          <w:szCs w:val="22"/>
          <w:lang w:eastAsia="zh-TW"/>
        </w:rPr>
        <w:t xml:space="preserve"> </w:t>
      </w:r>
      <w:r w:rsidR="00287FB9" w:rsidRPr="00E972C8">
        <w:rPr>
          <w:b/>
          <w:sz w:val="22"/>
          <w:szCs w:val="22"/>
          <w:lang w:eastAsia="zh-TW"/>
        </w:rPr>
        <w:t xml:space="preserve">both M-DCI and S-DCI </w:t>
      </w:r>
      <w:r w:rsidR="007E6C66" w:rsidRPr="00E972C8">
        <w:rPr>
          <w:b/>
          <w:sz w:val="22"/>
          <w:szCs w:val="22"/>
          <w:lang w:eastAsia="zh-TW"/>
        </w:rPr>
        <w:t xml:space="preserve">based </w:t>
      </w:r>
      <w:r w:rsidR="004C2A0E" w:rsidRPr="00E972C8">
        <w:rPr>
          <w:b/>
          <w:sz w:val="22"/>
          <w:szCs w:val="22"/>
          <w:lang w:eastAsia="zh-TW"/>
        </w:rPr>
        <w:t xml:space="preserve">multiple TRP </w:t>
      </w:r>
      <w:r w:rsidR="00287FB9" w:rsidRPr="00E972C8">
        <w:rPr>
          <w:b/>
          <w:sz w:val="22"/>
          <w:szCs w:val="22"/>
          <w:lang w:eastAsia="zh-TW"/>
        </w:rPr>
        <w:t xml:space="preserve">scenarios. </w:t>
      </w:r>
    </w:p>
    <w:p w14:paraId="7CB5D90E" w14:textId="11F375C5" w:rsidR="003D5E2C" w:rsidRPr="00E972C8" w:rsidRDefault="003D5E2C" w:rsidP="00B17F9C">
      <w:pPr>
        <w:spacing w:line="360" w:lineRule="auto"/>
        <w:rPr>
          <w:sz w:val="22"/>
          <w:szCs w:val="22"/>
          <w:lang w:eastAsia="zh-TW"/>
        </w:rPr>
      </w:pPr>
      <w:r w:rsidRPr="00E972C8">
        <w:rPr>
          <w:sz w:val="22"/>
          <w:szCs w:val="22"/>
          <w:lang w:eastAsia="zh-TW"/>
        </w:rPr>
        <w:t xml:space="preserve">Another one heated issue in last meeting is that whether to support both explicit BFD-RS set and implicit BFD-RS set for TRP-specific BFR procedure. </w:t>
      </w:r>
      <w:r w:rsidR="00D4418A" w:rsidRPr="00E972C8">
        <w:rPr>
          <w:sz w:val="22"/>
          <w:szCs w:val="22"/>
          <w:lang w:eastAsia="zh-TW"/>
        </w:rPr>
        <w:t xml:space="preserve">In Rel-15/16, BFD-RS set determination can be either explicitly configured by RRC parameters or implicitly configured by monitored PDCCH DMRS. </w:t>
      </w:r>
      <w:r w:rsidR="00B17F9C" w:rsidRPr="00E972C8">
        <w:rPr>
          <w:sz w:val="22"/>
          <w:szCs w:val="22"/>
          <w:lang w:eastAsia="zh-TW"/>
        </w:rPr>
        <w:t>Explicit way may provide network flexibility of adjusting measur</w:t>
      </w:r>
      <w:r w:rsidR="008D2225" w:rsidRPr="00E972C8">
        <w:rPr>
          <w:sz w:val="22"/>
          <w:szCs w:val="22"/>
          <w:lang w:eastAsia="zh-TW"/>
        </w:rPr>
        <w:t>ing</w:t>
      </w:r>
      <w:r w:rsidR="00B17F9C" w:rsidRPr="00E972C8">
        <w:rPr>
          <w:sz w:val="22"/>
          <w:szCs w:val="22"/>
          <w:lang w:eastAsia="zh-TW"/>
        </w:rPr>
        <w:t xml:space="preserve"> period </w:t>
      </w:r>
      <w:r w:rsidR="008D2225" w:rsidRPr="00E972C8">
        <w:rPr>
          <w:sz w:val="22"/>
          <w:szCs w:val="22"/>
          <w:lang w:eastAsia="zh-TW"/>
        </w:rPr>
        <w:t>of BF</w:t>
      </w:r>
      <w:r w:rsidR="003D1E03" w:rsidRPr="00E972C8">
        <w:rPr>
          <w:sz w:val="22"/>
          <w:szCs w:val="22"/>
          <w:lang w:eastAsia="zh-TW"/>
        </w:rPr>
        <w:t>D</w:t>
      </w:r>
      <w:r w:rsidR="008D2225" w:rsidRPr="00E972C8">
        <w:rPr>
          <w:sz w:val="22"/>
          <w:szCs w:val="22"/>
          <w:lang w:eastAsia="zh-TW"/>
        </w:rPr>
        <w:t xml:space="preserve">-RS </w:t>
      </w:r>
      <w:r w:rsidR="00B17F9C" w:rsidRPr="00E972C8">
        <w:rPr>
          <w:sz w:val="22"/>
          <w:szCs w:val="22"/>
          <w:lang w:eastAsia="zh-TW"/>
        </w:rPr>
        <w:t xml:space="preserve">to be different from PDCCH DMRS; implicit way may enable network to quickly changing elements in BFD-RS set by using MAC-CE for PDCCH TCI state activation. </w:t>
      </w:r>
      <w:r w:rsidR="00532CFF" w:rsidRPr="00E972C8">
        <w:rPr>
          <w:sz w:val="22"/>
          <w:szCs w:val="22"/>
          <w:lang w:eastAsia="zh-TW"/>
        </w:rPr>
        <w:t>In our opinion, it is natural and sensible to apply both ways for determining BFD-RS set in TRP-specific BFR procedure.</w:t>
      </w:r>
    </w:p>
    <w:p w14:paraId="7342CE6A" w14:textId="6FF7A7AB" w:rsidR="003D5E2C" w:rsidRPr="00E972C8" w:rsidRDefault="003D5E2C" w:rsidP="00B17F9C">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403EE7" w:rsidRPr="00E972C8">
        <w:rPr>
          <w:b/>
          <w:sz w:val="22"/>
          <w:szCs w:val="22"/>
          <w:lang w:eastAsia="zh-TW"/>
        </w:rPr>
        <w:t>2</w:t>
      </w:r>
      <w:r w:rsidRPr="00E972C8">
        <w:rPr>
          <w:b/>
          <w:sz w:val="22"/>
          <w:szCs w:val="22"/>
          <w:lang w:eastAsia="zh-TW"/>
        </w:rPr>
        <w:t xml:space="preserve">: Support both explicit and implicit BFD-RS </w:t>
      </w:r>
      <w:r w:rsidR="00EB3956" w:rsidRPr="00E972C8">
        <w:rPr>
          <w:b/>
          <w:sz w:val="22"/>
          <w:szCs w:val="22"/>
          <w:lang w:eastAsia="zh-TW"/>
        </w:rPr>
        <w:t>configuration</w:t>
      </w:r>
      <w:r w:rsidRPr="00E972C8">
        <w:rPr>
          <w:b/>
          <w:sz w:val="22"/>
          <w:szCs w:val="22"/>
          <w:lang w:eastAsia="zh-TW"/>
        </w:rPr>
        <w:t xml:space="preserve"> </w:t>
      </w:r>
      <w:r w:rsidR="00316F75" w:rsidRPr="00E972C8">
        <w:rPr>
          <w:b/>
          <w:sz w:val="22"/>
          <w:szCs w:val="22"/>
          <w:lang w:eastAsia="zh-TW"/>
        </w:rPr>
        <w:t xml:space="preserve">for TRP-specific BFR procedure. </w:t>
      </w:r>
    </w:p>
    <w:p w14:paraId="29DB19D6" w14:textId="0DE6F540" w:rsidR="00CB4B8A" w:rsidRDefault="007A5AC6" w:rsidP="00B17F9C">
      <w:pPr>
        <w:spacing w:line="360" w:lineRule="auto"/>
        <w:jc w:val="both"/>
        <w:rPr>
          <w:sz w:val="22"/>
          <w:lang w:eastAsia="zh-TW"/>
        </w:rPr>
      </w:pPr>
      <w:r>
        <w:rPr>
          <w:sz w:val="22"/>
          <w:lang w:eastAsia="zh-TW"/>
        </w:rPr>
        <w:t xml:space="preserve">We understand that </w:t>
      </w:r>
      <w:r w:rsidR="002E7D43">
        <w:rPr>
          <w:sz w:val="22"/>
          <w:lang w:eastAsia="zh-TW"/>
        </w:rPr>
        <w:t>BFR procedure at least involve</w:t>
      </w:r>
      <w:r w:rsidR="002E7D43">
        <w:rPr>
          <w:rFonts w:hint="eastAsia"/>
          <w:sz w:val="22"/>
          <w:lang w:eastAsia="zh-TW"/>
        </w:rPr>
        <w:t>s</w:t>
      </w:r>
      <w:r w:rsidR="002E7D43">
        <w:rPr>
          <w:sz w:val="22"/>
          <w:lang w:eastAsia="zh-TW"/>
        </w:rPr>
        <w:t>: beam failure detection</w:t>
      </w:r>
      <w:r w:rsidR="002F63F4">
        <w:rPr>
          <w:sz w:val="22"/>
          <w:lang w:eastAsia="zh-TW"/>
        </w:rPr>
        <w:t xml:space="preserve"> (BFD)</w:t>
      </w:r>
      <w:r w:rsidR="002E7D43">
        <w:rPr>
          <w:sz w:val="22"/>
          <w:lang w:eastAsia="zh-TW"/>
        </w:rPr>
        <w:t>, new beam identification</w:t>
      </w:r>
      <w:r w:rsidR="002F63F4">
        <w:rPr>
          <w:sz w:val="22"/>
          <w:lang w:eastAsia="zh-TW"/>
        </w:rPr>
        <w:t xml:space="preserve"> (NBI)</w:t>
      </w:r>
      <w:r w:rsidR="002E7D43">
        <w:rPr>
          <w:sz w:val="22"/>
          <w:lang w:eastAsia="zh-TW"/>
        </w:rPr>
        <w:t xml:space="preserve">, BFRQ and </w:t>
      </w:r>
      <w:r w:rsidR="00EB206B">
        <w:rPr>
          <w:sz w:val="22"/>
          <w:lang w:eastAsia="zh-TW"/>
        </w:rPr>
        <w:t>beam failure</w:t>
      </w:r>
      <w:r w:rsidR="002E7D43">
        <w:rPr>
          <w:sz w:val="22"/>
          <w:lang w:eastAsia="zh-TW"/>
        </w:rPr>
        <w:t xml:space="preserve"> response. </w:t>
      </w:r>
      <w:r w:rsidR="002F63F4">
        <w:rPr>
          <w:sz w:val="22"/>
          <w:lang w:eastAsia="zh-TW"/>
        </w:rPr>
        <w:t xml:space="preserve">In </w:t>
      </w:r>
      <w:r w:rsidR="005B5CB5">
        <w:rPr>
          <w:sz w:val="22"/>
          <w:lang w:eastAsia="zh-TW"/>
        </w:rPr>
        <w:t>previous</w:t>
      </w:r>
      <w:r w:rsidR="002F63F4">
        <w:rPr>
          <w:sz w:val="22"/>
          <w:lang w:eastAsia="zh-TW"/>
        </w:rPr>
        <w:t xml:space="preserve"> meeting</w:t>
      </w:r>
      <w:r w:rsidR="005B5CB5">
        <w:rPr>
          <w:sz w:val="22"/>
          <w:lang w:eastAsia="zh-TW"/>
        </w:rPr>
        <w:t>s</w:t>
      </w:r>
      <w:r w:rsidR="002F63F4">
        <w:rPr>
          <w:sz w:val="22"/>
          <w:lang w:eastAsia="zh-TW"/>
        </w:rPr>
        <w:t>, RAN1 has touched those issues</w:t>
      </w:r>
      <w:r w:rsidR="00582CFA">
        <w:rPr>
          <w:sz w:val="22"/>
          <w:lang w:eastAsia="zh-TW"/>
        </w:rPr>
        <w:t xml:space="preserve"> and discussed potential impact</w:t>
      </w:r>
      <w:r w:rsidR="002F63F4">
        <w:rPr>
          <w:sz w:val="22"/>
          <w:lang w:eastAsia="zh-TW"/>
        </w:rPr>
        <w:t xml:space="preserve"> </w:t>
      </w:r>
      <w:r w:rsidR="00BB67A1">
        <w:rPr>
          <w:sz w:val="22"/>
          <w:lang w:eastAsia="zh-TW"/>
        </w:rPr>
        <w:t>one</w:t>
      </w:r>
      <w:r w:rsidR="002F63F4">
        <w:rPr>
          <w:sz w:val="22"/>
          <w:lang w:eastAsia="zh-TW"/>
        </w:rPr>
        <w:t xml:space="preserve"> by </w:t>
      </w:r>
      <w:r w:rsidR="00BB67A1">
        <w:rPr>
          <w:sz w:val="22"/>
          <w:lang w:eastAsia="zh-TW"/>
        </w:rPr>
        <w:t xml:space="preserve">one </w:t>
      </w:r>
      <w:r w:rsidR="00CD737F">
        <w:rPr>
          <w:sz w:val="22"/>
          <w:lang w:eastAsia="zh-TW"/>
        </w:rPr>
        <w:t>to</w:t>
      </w:r>
      <w:r w:rsidR="00582CFA">
        <w:rPr>
          <w:sz w:val="22"/>
          <w:lang w:eastAsia="zh-TW"/>
        </w:rPr>
        <w:t xml:space="preserve"> </w:t>
      </w:r>
      <w:r w:rsidR="00BB67A1">
        <w:rPr>
          <w:sz w:val="22"/>
          <w:lang w:eastAsia="zh-TW"/>
        </w:rPr>
        <w:t>some extent</w:t>
      </w:r>
      <w:r w:rsidR="002F63F4">
        <w:rPr>
          <w:sz w:val="22"/>
          <w:lang w:eastAsia="zh-TW"/>
        </w:rPr>
        <w:t>. It has</w:t>
      </w:r>
      <w:r w:rsidR="00BB67A1">
        <w:rPr>
          <w:sz w:val="22"/>
          <w:lang w:eastAsia="zh-TW"/>
        </w:rPr>
        <w:t xml:space="preserve"> been</w:t>
      </w:r>
      <w:r w:rsidR="002F63F4">
        <w:rPr>
          <w:sz w:val="22"/>
          <w:lang w:eastAsia="zh-TW"/>
        </w:rPr>
        <w:t xml:space="preserve"> agreed that Rel-17 supports per-TRP configured BFD-RS set and NBI-RS set</w:t>
      </w:r>
      <w:r w:rsidR="00131C52">
        <w:rPr>
          <w:sz w:val="22"/>
          <w:lang w:eastAsia="zh-TW"/>
        </w:rPr>
        <w:t>, where 1-to-1 association is built for one BFD-RS set and one NBI-RS set</w:t>
      </w:r>
      <w:r w:rsidR="002F63F4">
        <w:rPr>
          <w:sz w:val="22"/>
          <w:lang w:eastAsia="zh-TW"/>
        </w:rPr>
        <w:t xml:space="preserve">. </w:t>
      </w:r>
      <w:r w:rsidR="009C67D8">
        <w:rPr>
          <w:sz w:val="22"/>
          <w:lang w:eastAsia="zh-TW"/>
        </w:rPr>
        <w:t xml:space="preserve"> </w:t>
      </w:r>
      <w:r w:rsidR="001968C7">
        <w:rPr>
          <w:sz w:val="22"/>
          <w:lang w:eastAsia="zh-TW"/>
        </w:rPr>
        <w:t xml:space="preserve">In addition, RAN1 also agreed that at most 2 BFD-RS sets per BWP. </w:t>
      </w:r>
      <w:r w:rsidR="00E8773A">
        <w:rPr>
          <w:sz w:val="22"/>
          <w:lang w:eastAsia="zh-TW"/>
        </w:rPr>
        <w:t xml:space="preserve">However, for BFD-RS set, there are still some unsolved issues as below: </w:t>
      </w:r>
    </w:p>
    <w:p w14:paraId="0032EA80" w14:textId="14DF7A59" w:rsidR="002E102C" w:rsidRDefault="002E102C" w:rsidP="0018262E">
      <w:pPr>
        <w:pStyle w:val="ListParagraph"/>
        <w:numPr>
          <w:ilvl w:val="0"/>
          <w:numId w:val="8"/>
        </w:numPr>
        <w:spacing w:line="360" w:lineRule="auto"/>
        <w:ind w:firstLineChars="0"/>
        <w:rPr>
          <w:rFonts w:ascii="Times New Roman" w:hAnsi="Times New Roman"/>
          <w:sz w:val="22"/>
        </w:rPr>
      </w:pPr>
      <w:r w:rsidRPr="00E8773A">
        <w:rPr>
          <w:rFonts w:ascii="Times New Roman" w:hAnsi="Times New Roman"/>
          <w:sz w:val="22"/>
        </w:rPr>
        <w:t xml:space="preserve">The </w:t>
      </w:r>
      <w:r>
        <w:rPr>
          <w:rFonts w:ascii="Times New Roman" w:hAnsi="Times New Roman"/>
          <w:sz w:val="22"/>
        </w:rPr>
        <w:t xml:space="preserve">maximum </w:t>
      </w:r>
      <w:r w:rsidRPr="00E8773A">
        <w:rPr>
          <w:rFonts w:ascii="Times New Roman" w:hAnsi="Times New Roman"/>
          <w:sz w:val="22"/>
        </w:rPr>
        <w:t>number of BFD</w:t>
      </w:r>
      <w:r w:rsidR="009E63FC">
        <w:rPr>
          <w:rFonts w:ascii="Times New Roman" w:hAnsi="Times New Roman"/>
          <w:sz w:val="22"/>
        </w:rPr>
        <w:t>-</w:t>
      </w:r>
      <w:r w:rsidRPr="00E8773A">
        <w:rPr>
          <w:rFonts w:ascii="Times New Roman" w:hAnsi="Times New Roman"/>
          <w:sz w:val="22"/>
        </w:rPr>
        <w:t>RS</w:t>
      </w:r>
      <w:r w:rsidR="009E63FC">
        <w:rPr>
          <w:rFonts w:ascii="Times New Roman" w:hAnsi="Times New Roman"/>
          <w:sz w:val="22"/>
        </w:rPr>
        <w:t>(</w:t>
      </w:r>
      <w:r w:rsidRPr="00E8773A">
        <w:rPr>
          <w:rFonts w:ascii="Times New Roman" w:hAnsi="Times New Roman"/>
          <w:sz w:val="22"/>
        </w:rPr>
        <w:t>s</w:t>
      </w:r>
      <w:r w:rsidR="009E63FC">
        <w:rPr>
          <w:rFonts w:ascii="Times New Roman" w:hAnsi="Times New Roman"/>
          <w:sz w:val="22"/>
        </w:rPr>
        <w:t>)</w:t>
      </w:r>
      <w:r w:rsidRPr="00E8773A">
        <w:rPr>
          <w:rFonts w:ascii="Times New Roman" w:hAnsi="Times New Roman"/>
          <w:sz w:val="22"/>
        </w:rPr>
        <w:t xml:space="preserve"> </w:t>
      </w:r>
      <w:r>
        <w:rPr>
          <w:rFonts w:ascii="Times New Roman" w:hAnsi="Times New Roman"/>
          <w:sz w:val="22"/>
        </w:rPr>
        <w:t xml:space="preserve">in one </w:t>
      </w:r>
      <w:r w:rsidRPr="00E8773A">
        <w:rPr>
          <w:rFonts w:ascii="Times New Roman" w:hAnsi="Times New Roman"/>
          <w:sz w:val="22"/>
        </w:rPr>
        <w:t>BFD-RS set</w:t>
      </w:r>
    </w:p>
    <w:p w14:paraId="1A8F7F03" w14:textId="18922493" w:rsidR="009E63FC" w:rsidRPr="002E102C" w:rsidRDefault="009E63FC" w:rsidP="0018262E">
      <w:pPr>
        <w:pStyle w:val="ListParagraph"/>
        <w:numPr>
          <w:ilvl w:val="0"/>
          <w:numId w:val="8"/>
        </w:numPr>
        <w:spacing w:line="360" w:lineRule="auto"/>
        <w:ind w:firstLineChars="0"/>
        <w:rPr>
          <w:rFonts w:ascii="Times New Roman" w:hAnsi="Times New Roman"/>
          <w:sz w:val="22"/>
        </w:rPr>
      </w:pPr>
      <w:r>
        <w:rPr>
          <w:rFonts w:ascii="Times New Roman" w:hAnsi="Times New Roman" w:hint="eastAsia"/>
          <w:sz w:val="22"/>
        </w:rPr>
        <w:t>T</w:t>
      </w:r>
      <w:r>
        <w:rPr>
          <w:rFonts w:ascii="Times New Roman" w:hAnsi="Times New Roman"/>
          <w:sz w:val="22"/>
        </w:rPr>
        <w:t xml:space="preserve">he </w:t>
      </w:r>
      <w:r w:rsidR="00DA6295">
        <w:rPr>
          <w:rFonts w:ascii="Times New Roman" w:hAnsi="Times New Roman"/>
          <w:sz w:val="22"/>
        </w:rPr>
        <w:t xml:space="preserve">maximum </w:t>
      </w:r>
      <w:r>
        <w:rPr>
          <w:rFonts w:ascii="Times New Roman" w:hAnsi="Times New Roman"/>
          <w:sz w:val="22"/>
        </w:rPr>
        <w:t xml:space="preserve">number of </w:t>
      </w:r>
      <w:r w:rsidR="00DA6295">
        <w:rPr>
          <w:rFonts w:ascii="Times New Roman" w:hAnsi="Times New Roman"/>
          <w:sz w:val="22"/>
        </w:rPr>
        <w:t xml:space="preserve">all </w:t>
      </w:r>
      <w:r>
        <w:rPr>
          <w:rFonts w:ascii="Times New Roman" w:hAnsi="Times New Roman"/>
          <w:sz w:val="22"/>
        </w:rPr>
        <w:t>BFD-RS in a BWP</w:t>
      </w:r>
    </w:p>
    <w:p w14:paraId="63F5984F" w14:textId="49180895" w:rsidR="00E8773A" w:rsidRPr="00E8773A" w:rsidRDefault="00884741" w:rsidP="002C3F62">
      <w:pPr>
        <w:spacing w:line="360" w:lineRule="auto"/>
        <w:rPr>
          <w:sz w:val="22"/>
          <w:szCs w:val="22"/>
          <w:lang w:eastAsia="zh-TW"/>
        </w:rPr>
      </w:pPr>
      <w:r>
        <w:rPr>
          <w:sz w:val="22"/>
          <w:szCs w:val="22"/>
          <w:lang w:eastAsia="zh-TW"/>
        </w:rPr>
        <w:t xml:space="preserve">Regarding </w:t>
      </w:r>
      <w:r w:rsidR="006A73C0">
        <w:rPr>
          <w:sz w:val="22"/>
          <w:szCs w:val="22"/>
          <w:lang w:eastAsia="zh-TW"/>
        </w:rPr>
        <w:t xml:space="preserve">the maximum number of BFD-RS per set, we are standing </w:t>
      </w:r>
      <w:r w:rsidR="00EC537C">
        <w:rPr>
          <w:sz w:val="22"/>
          <w:szCs w:val="22"/>
          <w:lang w:eastAsia="zh-TW"/>
        </w:rPr>
        <w:t xml:space="preserve">on </w:t>
      </w:r>
      <w:r w:rsidR="006A73C0">
        <w:rPr>
          <w:sz w:val="22"/>
          <w:szCs w:val="22"/>
          <w:lang w:eastAsia="zh-TW"/>
        </w:rPr>
        <w:t xml:space="preserve">a conservative position that the number of BFD-RS </w:t>
      </w:r>
      <w:r w:rsidR="002002AB">
        <w:rPr>
          <w:sz w:val="22"/>
          <w:szCs w:val="22"/>
          <w:lang w:eastAsia="zh-TW"/>
        </w:rPr>
        <w:t xml:space="preserve">is </w:t>
      </w:r>
      <w:r w:rsidR="006A73C0">
        <w:rPr>
          <w:sz w:val="22"/>
          <w:szCs w:val="22"/>
          <w:lang w:eastAsia="zh-TW"/>
        </w:rPr>
        <w:t>set as two</w:t>
      </w:r>
      <w:r w:rsidR="002002AB">
        <w:rPr>
          <w:sz w:val="22"/>
          <w:szCs w:val="22"/>
          <w:lang w:eastAsia="zh-TW"/>
        </w:rPr>
        <w:t xml:space="preserve"> as starting point</w:t>
      </w:r>
      <w:r w:rsidR="005551A8">
        <w:rPr>
          <w:sz w:val="22"/>
          <w:szCs w:val="22"/>
          <w:lang w:eastAsia="zh-TW"/>
        </w:rPr>
        <w:t xml:space="preserve">, which is </w:t>
      </w:r>
      <w:r w:rsidR="00FE3732">
        <w:rPr>
          <w:sz w:val="22"/>
          <w:szCs w:val="22"/>
          <w:lang w:eastAsia="zh-TW"/>
        </w:rPr>
        <w:t xml:space="preserve">equal </w:t>
      </w:r>
      <w:r w:rsidR="005551A8">
        <w:rPr>
          <w:sz w:val="22"/>
          <w:szCs w:val="22"/>
          <w:lang w:eastAsia="zh-TW"/>
        </w:rPr>
        <w:t xml:space="preserve">to cell-specific BFR in Rel-15/16. </w:t>
      </w:r>
      <w:r w:rsidR="00435571">
        <w:rPr>
          <w:sz w:val="22"/>
          <w:szCs w:val="22"/>
          <w:lang w:eastAsia="zh-TW"/>
        </w:rPr>
        <w:t>Consequently</w:t>
      </w:r>
      <w:r w:rsidR="00DA6295">
        <w:rPr>
          <w:sz w:val="22"/>
          <w:szCs w:val="22"/>
          <w:lang w:eastAsia="zh-TW"/>
        </w:rPr>
        <w:t xml:space="preserve">, the maximum number of BFD-RS per-BWP should </w:t>
      </w:r>
      <w:r w:rsidR="00435571">
        <w:rPr>
          <w:sz w:val="22"/>
          <w:szCs w:val="22"/>
          <w:lang w:eastAsia="zh-TW"/>
        </w:rPr>
        <w:t xml:space="preserve">not </w:t>
      </w:r>
      <w:r w:rsidR="00DA6295">
        <w:rPr>
          <w:sz w:val="22"/>
          <w:szCs w:val="22"/>
          <w:lang w:eastAsia="zh-TW"/>
        </w:rPr>
        <w:t xml:space="preserve">be </w:t>
      </w:r>
      <w:r w:rsidR="00435571">
        <w:rPr>
          <w:sz w:val="22"/>
          <w:szCs w:val="22"/>
          <w:lang w:eastAsia="zh-TW"/>
        </w:rPr>
        <w:t xml:space="preserve">larger than four when it is set by implicit way. On the other hand, if set by explicit RRC configuration, the maximum number of BFD-RS per BWP should be five </w:t>
      </w:r>
      <w:r w:rsidR="00E304E1">
        <w:rPr>
          <w:sz w:val="22"/>
          <w:szCs w:val="22"/>
          <w:lang w:eastAsia="zh-TW"/>
        </w:rPr>
        <w:t xml:space="preserve">given that </w:t>
      </w:r>
      <w:r w:rsidR="00DA6295">
        <w:rPr>
          <w:sz w:val="22"/>
          <w:szCs w:val="22"/>
          <w:lang w:eastAsia="zh-TW"/>
        </w:rPr>
        <w:t xml:space="preserve">maximum number of CORESETs per-BWP is </w:t>
      </w:r>
      <w:r w:rsidR="00D905CF">
        <w:rPr>
          <w:sz w:val="22"/>
          <w:szCs w:val="22"/>
          <w:lang w:eastAsia="zh-TW"/>
        </w:rPr>
        <w:t xml:space="preserve">five. </w:t>
      </w:r>
      <w:r w:rsidR="00940B72">
        <w:rPr>
          <w:sz w:val="22"/>
          <w:szCs w:val="22"/>
          <w:lang w:eastAsia="zh-TW"/>
        </w:rPr>
        <w:t xml:space="preserve">There is no doubt to apply the limitation for implicit BFD-RS determination (if supported). For explicit BFD-RS determination (if supported), </w:t>
      </w:r>
      <w:r w:rsidR="00465E03">
        <w:rPr>
          <w:sz w:val="22"/>
          <w:szCs w:val="22"/>
          <w:lang w:eastAsia="zh-TW"/>
        </w:rPr>
        <w:t xml:space="preserve">UE should not expect the total number of configured BFD-RS to be larger than 5 per BWP. </w:t>
      </w:r>
    </w:p>
    <w:p w14:paraId="6AB9ED26" w14:textId="3A0E1512" w:rsidR="003A21E7" w:rsidRDefault="00CB4B8A" w:rsidP="0028065B">
      <w:pPr>
        <w:pStyle w:val="Caption"/>
        <w:snapToGrid w:val="0"/>
        <w:jc w:val="both"/>
        <w:rPr>
          <w:b/>
          <w:sz w:val="22"/>
          <w:szCs w:val="22"/>
          <w:lang w:eastAsia="zh-TW"/>
        </w:rPr>
      </w:pPr>
      <w:r w:rsidRPr="00884759">
        <w:rPr>
          <w:b/>
          <w:sz w:val="22"/>
          <w:szCs w:val="22"/>
          <w:lang w:eastAsia="zh-TW"/>
        </w:rPr>
        <w:t xml:space="preserve">Proposal </w:t>
      </w:r>
      <w:r w:rsidR="001200DA">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sidR="00850B89">
        <w:rPr>
          <w:b/>
          <w:sz w:val="22"/>
          <w:szCs w:val="22"/>
          <w:lang w:eastAsia="zh-TW"/>
        </w:rPr>
        <w:t xml:space="preserve">For </w:t>
      </w:r>
      <w:r w:rsidR="003A21E7">
        <w:rPr>
          <w:b/>
          <w:sz w:val="22"/>
          <w:szCs w:val="22"/>
          <w:lang w:eastAsia="zh-TW"/>
        </w:rPr>
        <w:t xml:space="preserve">TRP-specific </w:t>
      </w:r>
      <w:r w:rsidR="00850B89">
        <w:rPr>
          <w:b/>
          <w:sz w:val="22"/>
          <w:szCs w:val="22"/>
          <w:lang w:eastAsia="zh-TW"/>
        </w:rPr>
        <w:t>BFD-RS</w:t>
      </w:r>
      <w:r w:rsidR="003A21E7">
        <w:rPr>
          <w:b/>
          <w:sz w:val="22"/>
          <w:szCs w:val="22"/>
          <w:lang w:eastAsia="zh-TW"/>
        </w:rPr>
        <w:t xml:space="preserve">, the following details are </w:t>
      </w:r>
      <w:r w:rsidR="00BF0F48">
        <w:rPr>
          <w:b/>
          <w:sz w:val="22"/>
          <w:szCs w:val="22"/>
          <w:lang w:eastAsia="zh-TW"/>
        </w:rPr>
        <w:t>agreed</w:t>
      </w:r>
      <w:r w:rsidR="003A21E7">
        <w:rPr>
          <w:b/>
          <w:sz w:val="22"/>
          <w:szCs w:val="22"/>
          <w:lang w:eastAsia="zh-TW"/>
        </w:rPr>
        <w:t xml:space="preserve">: </w:t>
      </w:r>
    </w:p>
    <w:p w14:paraId="4B94BEB2" w14:textId="60013EE7" w:rsidR="00F17E9A" w:rsidRPr="00F17E9A" w:rsidRDefault="00F17E9A" w:rsidP="0018262E">
      <w:pPr>
        <w:pStyle w:val="Caption"/>
        <w:numPr>
          <w:ilvl w:val="0"/>
          <w:numId w:val="8"/>
        </w:numPr>
        <w:snapToGrid w:val="0"/>
        <w:jc w:val="both"/>
        <w:rPr>
          <w:b/>
          <w:sz w:val="22"/>
          <w:szCs w:val="22"/>
          <w:lang w:eastAsia="zh-TW"/>
        </w:rPr>
      </w:pPr>
      <w:r w:rsidRPr="00F17E9A">
        <w:rPr>
          <w:b/>
          <w:bCs/>
          <w:sz w:val="22"/>
        </w:rPr>
        <w:t xml:space="preserve">The maximum number of BFD-RS(s) </w:t>
      </w:r>
      <w:r>
        <w:rPr>
          <w:b/>
          <w:bCs/>
          <w:sz w:val="22"/>
        </w:rPr>
        <w:t xml:space="preserve">per </w:t>
      </w:r>
      <w:r w:rsidRPr="00F17E9A">
        <w:rPr>
          <w:b/>
          <w:bCs/>
          <w:sz w:val="22"/>
        </w:rPr>
        <w:t>set</w:t>
      </w:r>
      <w:r>
        <w:rPr>
          <w:b/>
          <w:bCs/>
          <w:sz w:val="22"/>
        </w:rPr>
        <w:t xml:space="preserve"> is tw</w:t>
      </w:r>
      <w:r w:rsidRPr="00F17E9A">
        <w:rPr>
          <w:b/>
          <w:sz w:val="22"/>
          <w:szCs w:val="22"/>
          <w:lang w:eastAsia="zh-TW"/>
        </w:rPr>
        <w:t xml:space="preserve">o as starting point, </w:t>
      </w:r>
    </w:p>
    <w:p w14:paraId="7ABCDCD0" w14:textId="5C20EDBD" w:rsidR="00372D96" w:rsidRPr="00E972C8" w:rsidRDefault="00F17E9A" w:rsidP="00E972C8">
      <w:pPr>
        <w:pStyle w:val="Caption"/>
        <w:numPr>
          <w:ilvl w:val="0"/>
          <w:numId w:val="8"/>
        </w:numPr>
        <w:snapToGrid w:val="0"/>
        <w:jc w:val="both"/>
        <w:rPr>
          <w:color w:val="BFBFBF" w:themeColor="background1" w:themeShade="BF"/>
          <w:sz w:val="22"/>
          <w:szCs w:val="22"/>
          <w:lang w:eastAsia="zh-TW"/>
        </w:rPr>
      </w:pPr>
      <w:r w:rsidRPr="00F17E9A">
        <w:rPr>
          <w:b/>
          <w:sz w:val="22"/>
          <w:szCs w:val="22"/>
          <w:lang w:eastAsia="zh-TW"/>
        </w:rPr>
        <w:t>The maximum number of all BFD-RS in a BWP</w:t>
      </w:r>
      <w:r w:rsidR="009170B9">
        <w:rPr>
          <w:b/>
          <w:sz w:val="22"/>
          <w:szCs w:val="22"/>
          <w:lang w:eastAsia="zh-TW"/>
        </w:rPr>
        <w:t xml:space="preserve"> is </w:t>
      </w:r>
      <w:r w:rsidR="00192718">
        <w:rPr>
          <w:b/>
          <w:sz w:val="22"/>
          <w:szCs w:val="22"/>
          <w:lang w:eastAsia="zh-TW"/>
        </w:rPr>
        <w:t>five if explicitly configured</w:t>
      </w:r>
      <w:r w:rsidR="005B6B9B">
        <w:rPr>
          <w:b/>
          <w:sz w:val="22"/>
          <w:szCs w:val="22"/>
          <w:lang w:eastAsia="zh-TW"/>
        </w:rPr>
        <w:t>; otherwise, four</w:t>
      </w:r>
      <w:r w:rsidR="006F660D">
        <w:rPr>
          <w:b/>
          <w:sz w:val="22"/>
          <w:szCs w:val="22"/>
          <w:lang w:eastAsia="zh-TW"/>
        </w:rPr>
        <w:t xml:space="preserve">. </w:t>
      </w:r>
    </w:p>
    <w:p w14:paraId="24D32A31" w14:textId="372515ED" w:rsidR="003962FC" w:rsidRDefault="00D36084" w:rsidP="00943169">
      <w:pPr>
        <w:spacing w:line="360" w:lineRule="auto"/>
        <w:rPr>
          <w:color w:val="000000" w:themeColor="text1"/>
          <w:sz w:val="22"/>
          <w:szCs w:val="22"/>
          <w:lang w:eastAsia="zh-TW"/>
        </w:rPr>
      </w:pPr>
      <w:r>
        <w:rPr>
          <w:color w:val="000000" w:themeColor="text1"/>
          <w:sz w:val="22"/>
          <w:szCs w:val="22"/>
          <w:lang w:eastAsia="zh-TW"/>
        </w:rPr>
        <w:t xml:space="preserve">As mentioned above, RAN1 has agreed </w:t>
      </w:r>
      <w:r w:rsidR="00C73CE1">
        <w:rPr>
          <w:color w:val="000000" w:themeColor="text1"/>
          <w:sz w:val="22"/>
          <w:szCs w:val="22"/>
          <w:lang w:eastAsia="zh-TW"/>
        </w:rPr>
        <w:t>at most two PUCCH-BFR resource</w:t>
      </w:r>
      <w:r w:rsidR="00412614">
        <w:rPr>
          <w:color w:val="000000" w:themeColor="text1"/>
          <w:sz w:val="22"/>
          <w:szCs w:val="22"/>
          <w:lang w:eastAsia="zh-TW"/>
        </w:rPr>
        <w:t>s</w:t>
      </w:r>
      <w:r w:rsidR="00C73CE1">
        <w:rPr>
          <w:color w:val="000000" w:themeColor="text1"/>
          <w:sz w:val="22"/>
          <w:szCs w:val="22"/>
          <w:lang w:eastAsia="zh-TW"/>
        </w:rPr>
        <w:t xml:space="preserve"> for TRP-BFR can be configured in a cell group. However, there were some issues left unresolved in last meeting. Given that it has been </w:t>
      </w:r>
      <w:r w:rsidR="00C73CE1">
        <w:rPr>
          <w:color w:val="000000" w:themeColor="text1"/>
          <w:sz w:val="22"/>
          <w:szCs w:val="22"/>
          <w:lang w:eastAsia="zh-TW"/>
        </w:rPr>
        <w:lastRenderedPageBreak/>
        <w:t>agreed in M-TRP PUCCH enhancement that a PUCCH resource can be activated two UL beams for repetition, one issue is that whether the configured PUCCH-BFR can be activated with two UL beams</w:t>
      </w:r>
      <w:r w:rsidR="00202B90">
        <w:rPr>
          <w:color w:val="000000" w:themeColor="text1"/>
          <w:sz w:val="22"/>
          <w:szCs w:val="22"/>
          <w:lang w:eastAsia="zh-TW"/>
        </w:rPr>
        <w:t xml:space="preserve"> as well</w:t>
      </w:r>
      <w:r w:rsidR="00C73CE1">
        <w:rPr>
          <w:color w:val="000000" w:themeColor="text1"/>
          <w:sz w:val="22"/>
          <w:szCs w:val="22"/>
          <w:lang w:eastAsia="zh-TW"/>
        </w:rPr>
        <w:t>.</w:t>
      </w:r>
      <w:r w:rsidR="00202B90">
        <w:rPr>
          <w:color w:val="000000" w:themeColor="text1"/>
          <w:sz w:val="22"/>
          <w:szCs w:val="22"/>
          <w:lang w:eastAsia="zh-TW"/>
        </w:rPr>
        <w:t xml:space="preserve"> </w:t>
      </w:r>
      <w:r w:rsidR="003962FC">
        <w:rPr>
          <w:color w:val="000000" w:themeColor="text1"/>
          <w:sz w:val="22"/>
          <w:szCs w:val="22"/>
          <w:lang w:eastAsia="zh-TW"/>
        </w:rPr>
        <w:t xml:space="preserve">In our opinion, since this feature has been introduced, there is no prohibition to network from configuring PUCCH-BFR such feature. However, if PUCCH-BFR is activated with two UL beams, both beams should be used to transmit for repetition purpose. We do not agree to add additional selection rule on these two activated beams, in which we see no benefit and increase SPEC impact instead. </w:t>
      </w:r>
    </w:p>
    <w:p w14:paraId="217AE78E" w14:textId="0E086575" w:rsidR="003962FC" w:rsidRDefault="003962FC" w:rsidP="003962FC">
      <w:pPr>
        <w:pStyle w:val="Caption"/>
        <w:snapToGrid w:val="0"/>
        <w:jc w:val="both"/>
        <w:rPr>
          <w:b/>
          <w:sz w:val="22"/>
          <w:szCs w:val="22"/>
          <w:lang w:eastAsia="zh-TW"/>
        </w:rPr>
      </w:pPr>
      <w:r w:rsidRPr="00B56D51">
        <w:rPr>
          <w:b/>
          <w:sz w:val="22"/>
          <w:szCs w:val="22"/>
          <w:lang w:eastAsia="zh-TW"/>
        </w:rPr>
        <w:t xml:space="preserve">Proposal </w:t>
      </w:r>
      <w:r w:rsidR="001200DA">
        <w:rPr>
          <w:b/>
          <w:sz w:val="22"/>
          <w:szCs w:val="22"/>
          <w:lang w:eastAsia="zh-TW"/>
        </w:rPr>
        <w:t>4</w:t>
      </w:r>
      <w:r w:rsidRPr="00B56D51">
        <w:rPr>
          <w:b/>
          <w:sz w:val="22"/>
          <w:szCs w:val="22"/>
          <w:lang w:eastAsia="zh-TW"/>
        </w:rPr>
        <w:t xml:space="preserve">: </w:t>
      </w:r>
      <w:r>
        <w:rPr>
          <w:b/>
          <w:sz w:val="22"/>
          <w:szCs w:val="22"/>
          <w:lang w:eastAsia="zh-TW"/>
        </w:rPr>
        <w:t xml:space="preserve">PUCCH-BFR resource can be activated two spatial relations for repetition. </w:t>
      </w:r>
    </w:p>
    <w:p w14:paraId="43F2FDA9" w14:textId="58889B29" w:rsidR="003962FC" w:rsidRDefault="003962FC" w:rsidP="00E972C8">
      <w:pPr>
        <w:pStyle w:val="Caption"/>
        <w:numPr>
          <w:ilvl w:val="0"/>
          <w:numId w:val="8"/>
        </w:numPr>
        <w:snapToGrid w:val="0"/>
        <w:jc w:val="both"/>
        <w:rPr>
          <w:b/>
          <w:sz w:val="22"/>
          <w:szCs w:val="22"/>
          <w:lang w:eastAsia="zh-TW"/>
        </w:rPr>
      </w:pPr>
      <w:r>
        <w:rPr>
          <w:b/>
          <w:sz w:val="22"/>
          <w:szCs w:val="22"/>
          <w:lang w:eastAsia="zh-TW"/>
        </w:rPr>
        <w:t>Note: no further selection is imposed on activated spatial relations</w:t>
      </w:r>
      <w:r w:rsidR="006E20E8">
        <w:rPr>
          <w:b/>
          <w:sz w:val="22"/>
          <w:szCs w:val="22"/>
          <w:lang w:eastAsia="zh-TW"/>
        </w:rPr>
        <w:t xml:space="preserve"> of PUCCH-BFR resource, if two</w:t>
      </w:r>
      <w:r w:rsidR="00A45DCF">
        <w:rPr>
          <w:b/>
          <w:sz w:val="22"/>
          <w:szCs w:val="22"/>
          <w:lang w:eastAsia="zh-TW"/>
        </w:rPr>
        <w:t xml:space="preserve"> are activated</w:t>
      </w:r>
      <w:r>
        <w:rPr>
          <w:b/>
          <w:sz w:val="22"/>
          <w:szCs w:val="22"/>
          <w:lang w:eastAsia="zh-TW"/>
        </w:rPr>
        <w:t xml:space="preserve">. </w:t>
      </w:r>
      <w:r w:rsidRPr="00B56D51">
        <w:rPr>
          <w:b/>
          <w:sz w:val="22"/>
          <w:szCs w:val="22"/>
          <w:lang w:eastAsia="zh-TW"/>
        </w:rPr>
        <w:t xml:space="preserve"> </w:t>
      </w:r>
    </w:p>
    <w:p w14:paraId="75A97669" w14:textId="2ACC45DE" w:rsidR="00C53AE6" w:rsidRPr="00E972C8" w:rsidRDefault="00C73CE1">
      <w:pPr>
        <w:spacing w:line="360" w:lineRule="auto"/>
        <w:rPr>
          <w:sz w:val="22"/>
          <w:szCs w:val="22"/>
          <w:lang w:eastAsia="zh-TW"/>
        </w:rPr>
      </w:pPr>
      <w:r>
        <w:rPr>
          <w:color w:val="000000" w:themeColor="text1"/>
          <w:sz w:val="22"/>
          <w:szCs w:val="22"/>
          <w:lang w:eastAsia="zh-TW"/>
        </w:rPr>
        <w:t xml:space="preserve"> </w:t>
      </w:r>
      <w:r w:rsidR="00C53AE6">
        <w:rPr>
          <w:color w:val="000000" w:themeColor="text1"/>
          <w:sz w:val="22"/>
          <w:szCs w:val="22"/>
          <w:lang w:eastAsia="zh-TW"/>
        </w:rPr>
        <w:t xml:space="preserve">In addition, the group also had another one discussion on how to select the PUCCH-BFR resource </w:t>
      </w:r>
      <w:r w:rsidR="001200DA">
        <w:rPr>
          <w:color w:val="000000" w:themeColor="text1"/>
          <w:sz w:val="22"/>
          <w:szCs w:val="22"/>
          <w:lang w:eastAsia="zh-TW"/>
        </w:rPr>
        <w:t>in case of that</w:t>
      </w:r>
      <w:r w:rsidR="00C53AE6">
        <w:rPr>
          <w:color w:val="000000" w:themeColor="text1"/>
          <w:sz w:val="22"/>
          <w:szCs w:val="22"/>
          <w:lang w:eastAsia="zh-TW"/>
        </w:rPr>
        <w:t xml:space="preserve"> </w:t>
      </w:r>
      <w:r w:rsidR="00C53AE6" w:rsidRPr="00E972C8">
        <w:rPr>
          <w:color w:val="000000" w:themeColor="text1"/>
          <w:sz w:val="22"/>
        </w:rPr>
        <w:t>t</w:t>
      </w:r>
      <w:r w:rsidR="00C53AE6" w:rsidRPr="005A2874">
        <w:rPr>
          <w:color w:val="000000" w:themeColor="text1"/>
          <w:sz w:val="22"/>
        </w:rPr>
        <w:t xml:space="preserve">here </w:t>
      </w:r>
      <w:r w:rsidR="00C53AE6" w:rsidRPr="00E972C8">
        <w:rPr>
          <w:color w:val="000000" w:themeColor="text1"/>
          <w:sz w:val="22"/>
        </w:rPr>
        <w:t>are two PUCCH-BFR resource</w:t>
      </w:r>
      <w:r w:rsidR="005A2874">
        <w:rPr>
          <w:color w:val="000000" w:themeColor="text1"/>
          <w:sz w:val="22"/>
        </w:rPr>
        <w:t>s</w:t>
      </w:r>
      <w:r w:rsidR="00C53AE6" w:rsidRPr="00E972C8">
        <w:rPr>
          <w:color w:val="000000" w:themeColor="text1"/>
          <w:sz w:val="22"/>
        </w:rPr>
        <w:t xml:space="preserve"> configured</w:t>
      </w:r>
      <w:r w:rsidR="005A2874">
        <w:rPr>
          <w:color w:val="000000" w:themeColor="text1"/>
          <w:sz w:val="22"/>
        </w:rPr>
        <w:t xml:space="preserve">. </w:t>
      </w:r>
      <w:r w:rsidR="00C53AE6">
        <w:rPr>
          <w:color w:val="000000" w:themeColor="text1"/>
          <w:sz w:val="22"/>
        </w:rPr>
        <w:t xml:space="preserve">In our views, </w:t>
      </w:r>
      <w:r w:rsidR="000E318F">
        <w:rPr>
          <w:color w:val="000000" w:themeColor="text1"/>
          <w:sz w:val="22"/>
        </w:rPr>
        <w:t xml:space="preserve">the selection could be totally left to UE implementation </w:t>
      </w:r>
      <w:r w:rsidR="00451CD6">
        <w:rPr>
          <w:color w:val="000000" w:themeColor="text1"/>
          <w:sz w:val="22"/>
        </w:rPr>
        <w:t>when such</w:t>
      </w:r>
      <w:r w:rsidR="000E318F">
        <w:rPr>
          <w:color w:val="000000" w:themeColor="text1"/>
          <w:sz w:val="22"/>
        </w:rPr>
        <w:t xml:space="preserve"> case occurs. </w:t>
      </w:r>
      <w:r w:rsidR="005A2874">
        <w:rPr>
          <w:color w:val="000000" w:themeColor="text1"/>
          <w:sz w:val="22"/>
        </w:rPr>
        <w:t xml:space="preserve">It can work </w:t>
      </w:r>
      <w:r w:rsidR="00D76BCF">
        <w:rPr>
          <w:color w:val="000000" w:themeColor="text1"/>
          <w:sz w:val="22"/>
        </w:rPr>
        <w:t xml:space="preserve">well </w:t>
      </w:r>
      <w:r w:rsidR="005A2874">
        <w:rPr>
          <w:color w:val="000000" w:themeColor="text1"/>
          <w:sz w:val="22"/>
        </w:rPr>
        <w:t xml:space="preserve">since network is supposed to monitor both PUCCH-BFR resources </w:t>
      </w:r>
      <w:r w:rsidR="003F7C50">
        <w:rPr>
          <w:color w:val="000000" w:themeColor="text1"/>
          <w:sz w:val="22"/>
        </w:rPr>
        <w:t xml:space="preserve">anyway, </w:t>
      </w:r>
      <w:r w:rsidR="005A2874">
        <w:rPr>
          <w:color w:val="000000" w:themeColor="text1"/>
          <w:sz w:val="22"/>
        </w:rPr>
        <w:t>even there was a selection rule. Some companies argued that two PUCCH-BFR resource</w:t>
      </w:r>
      <w:r w:rsidR="00AE18F0">
        <w:rPr>
          <w:color w:val="000000" w:themeColor="text1"/>
          <w:sz w:val="22"/>
        </w:rPr>
        <w:t>s</w:t>
      </w:r>
      <w:r w:rsidR="005A2874">
        <w:rPr>
          <w:color w:val="000000" w:themeColor="text1"/>
          <w:sz w:val="22"/>
        </w:rPr>
        <w:t xml:space="preserve"> can be associated with two TRPs respectively. Through pre-determined selection rule, network can know which TRP is failed in advanced (e.g.</w:t>
      </w:r>
      <w:r w:rsidR="00CD00A5">
        <w:rPr>
          <w:color w:val="000000" w:themeColor="text1"/>
          <w:sz w:val="22"/>
        </w:rPr>
        <w:t>,</w:t>
      </w:r>
      <w:r w:rsidR="005A2874">
        <w:rPr>
          <w:color w:val="000000" w:themeColor="text1"/>
          <w:sz w:val="22"/>
        </w:rPr>
        <w:t xml:space="preserve"> </w:t>
      </w:r>
      <w:r w:rsidR="00D00A8B">
        <w:rPr>
          <w:color w:val="000000" w:themeColor="text1"/>
          <w:sz w:val="22"/>
        </w:rPr>
        <w:t xml:space="preserve">via </w:t>
      </w:r>
      <w:r w:rsidR="005A2874">
        <w:rPr>
          <w:color w:val="000000" w:themeColor="text1"/>
          <w:sz w:val="22"/>
        </w:rPr>
        <w:t>choos</w:t>
      </w:r>
      <w:r w:rsidR="00D00A8B">
        <w:rPr>
          <w:color w:val="000000" w:themeColor="text1"/>
          <w:sz w:val="22"/>
        </w:rPr>
        <w:t>ing</w:t>
      </w:r>
      <w:r w:rsidR="005A2874">
        <w:rPr>
          <w:color w:val="000000" w:themeColor="text1"/>
          <w:sz w:val="22"/>
        </w:rPr>
        <w:t xml:space="preserve"> a PUCCH-BFR associated with </w:t>
      </w:r>
      <w:r w:rsidR="00D8480E">
        <w:rPr>
          <w:color w:val="000000" w:themeColor="text1"/>
          <w:sz w:val="22"/>
        </w:rPr>
        <w:t>a failed or un-failed TRP</w:t>
      </w:r>
      <w:r w:rsidR="005A2874">
        <w:rPr>
          <w:color w:val="000000" w:themeColor="text1"/>
          <w:sz w:val="22"/>
        </w:rPr>
        <w:t>)</w:t>
      </w:r>
      <w:r w:rsidR="00D8480E">
        <w:rPr>
          <w:color w:val="000000" w:themeColor="text1"/>
          <w:sz w:val="22"/>
        </w:rPr>
        <w:t xml:space="preserve">. However, it provides marginal benefit. One reason is that UE does not always need a TRP-BFR MAC-CE to convey information of failed TRP(s). UE can transmit a TRP-BFR MAC-CE whenever there is available PUSCH resource. Another one is UE behaviour would be unclear </w:t>
      </w:r>
      <w:r w:rsidR="00D8480E" w:rsidRPr="000511E6">
        <w:rPr>
          <w:sz w:val="22"/>
          <w:szCs w:val="22"/>
          <w:lang w:eastAsia="zh-TW"/>
        </w:rPr>
        <w:t>when TRP failure status is dif</w:t>
      </w:r>
      <w:r w:rsidR="00D8480E" w:rsidRPr="00E972C8">
        <w:rPr>
          <w:sz w:val="22"/>
          <w:szCs w:val="22"/>
          <w:lang w:eastAsia="zh-TW"/>
        </w:rPr>
        <w:t xml:space="preserve">ferent across cells. </w:t>
      </w:r>
      <w:r w:rsidR="00C643A8" w:rsidRPr="00E972C8">
        <w:rPr>
          <w:sz w:val="22"/>
          <w:szCs w:val="22"/>
          <w:lang w:eastAsia="zh-TW"/>
        </w:rPr>
        <w:t xml:space="preserve">Hence, we suggest leaving selection of PUCCH-BFR to UE implementation. </w:t>
      </w:r>
    </w:p>
    <w:p w14:paraId="39E29175" w14:textId="1BE3B525" w:rsidR="003962FC" w:rsidRPr="00E972C8" w:rsidRDefault="001E6D0A" w:rsidP="00E972C8">
      <w:pPr>
        <w:pStyle w:val="Caption"/>
        <w:snapToGrid w:val="0"/>
        <w:jc w:val="both"/>
        <w:rPr>
          <w:b/>
          <w:sz w:val="22"/>
          <w:szCs w:val="22"/>
          <w:lang w:eastAsia="zh-TW"/>
        </w:rPr>
      </w:pPr>
      <w:r w:rsidRPr="00E972C8">
        <w:rPr>
          <w:b/>
          <w:sz w:val="22"/>
          <w:szCs w:val="22"/>
          <w:lang w:eastAsia="zh-TW"/>
        </w:rPr>
        <w:t xml:space="preserve">Proposal </w:t>
      </w:r>
      <w:r w:rsidR="00134E72" w:rsidRPr="00E972C8">
        <w:rPr>
          <w:b/>
          <w:sz w:val="22"/>
          <w:szCs w:val="22"/>
          <w:lang w:eastAsia="zh-TW"/>
        </w:rPr>
        <w:t>5</w:t>
      </w:r>
      <w:r w:rsidRPr="00E972C8">
        <w:rPr>
          <w:b/>
          <w:sz w:val="22"/>
          <w:szCs w:val="22"/>
          <w:lang w:eastAsia="zh-TW"/>
        </w:rPr>
        <w:t>: Selection of PUCCH-BFR resource is UE implementation, if configured two PUCCH-BFR</w:t>
      </w:r>
      <w:r w:rsidR="00EC3C00" w:rsidRPr="00E972C8">
        <w:rPr>
          <w:b/>
          <w:sz w:val="22"/>
          <w:szCs w:val="22"/>
          <w:lang w:eastAsia="zh-TW"/>
        </w:rPr>
        <w:t xml:space="preserve"> resources</w:t>
      </w:r>
      <w:r w:rsidRPr="00E972C8">
        <w:rPr>
          <w:b/>
          <w:sz w:val="22"/>
          <w:szCs w:val="22"/>
          <w:lang w:eastAsia="zh-TW"/>
        </w:rPr>
        <w:t xml:space="preserve">. </w:t>
      </w:r>
    </w:p>
    <w:p w14:paraId="68A84833" w14:textId="60356051" w:rsidR="00271B00" w:rsidRPr="00E972C8" w:rsidRDefault="002353EE" w:rsidP="00943169">
      <w:pPr>
        <w:spacing w:line="360" w:lineRule="auto"/>
        <w:rPr>
          <w:sz w:val="22"/>
          <w:szCs w:val="22"/>
          <w:lang w:eastAsia="zh-TW"/>
        </w:rPr>
      </w:pPr>
      <w:r w:rsidRPr="00E972C8">
        <w:rPr>
          <w:sz w:val="22"/>
          <w:szCs w:val="22"/>
          <w:lang w:eastAsia="zh-TW"/>
        </w:rPr>
        <w:t xml:space="preserve">In last meeting, RAN1 group also discussed that </w:t>
      </w:r>
      <w:r w:rsidR="00B16F33" w:rsidRPr="00E972C8">
        <w:rPr>
          <w:sz w:val="22"/>
          <w:szCs w:val="22"/>
          <w:lang w:eastAsia="zh-TW"/>
        </w:rPr>
        <w:t>whether to introduce a fallback scheme for BFRQ in TRP</w:t>
      </w:r>
      <w:r w:rsidR="00251384" w:rsidRPr="00E972C8">
        <w:rPr>
          <w:sz w:val="22"/>
          <w:szCs w:val="22"/>
          <w:lang w:eastAsia="zh-TW"/>
        </w:rPr>
        <w:t>-specific BFR</w:t>
      </w:r>
      <w:r w:rsidR="00B16F33" w:rsidRPr="00E972C8">
        <w:rPr>
          <w:sz w:val="22"/>
          <w:szCs w:val="22"/>
          <w:lang w:eastAsia="zh-TW"/>
        </w:rPr>
        <w:t xml:space="preserve"> procedure (like RACH-based mechanism)</w:t>
      </w:r>
      <w:r w:rsidRPr="00E972C8">
        <w:rPr>
          <w:sz w:val="22"/>
          <w:szCs w:val="22"/>
          <w:lang w:eastAsia="zh-TW"/>
        </w:rPr>
        <w:t xml:space="preserve">. </w:t>
      </w:r>
      <w:r w:rsidR="004642EA" w:rsidRPr="00E972C8">
        <w:rPr>
          <w:sz w:val="22"/>
          <w:szCs w:val="22"/>
          <w:lang w:eastAsia="zh-TW"/>
        </w:rPr>
        <w:t>In addition, an involved</w:t>
      </w:r>
      <w:r w:rsidRPr="00E972C8">
        <w:rPr>
          <w:sz w:val="22"/>
          <w:szCs w:val="22"/>
          <w:lang w:eastAsia="zh-TW"/>
        </w:rPr>
        <w:t xml:space="preserve"> issue is </w:t>
      </w:r>
      <w:r w:rsidR="00DC0546" w:rsidRPr="00E972C8">
        <w:rPr>
          <w:sz w:val="22"/>
          <w:szCs w:val="22"/>
          <w:lang w:eastAsia="zh-TW"/>
        </w:rPr>
        <w:t xml:space="preserve">regarding </w:t>
      </w:r>
      <w:r w:rsidR="00FA1A95" w:rsidRPr="00E972C8">
        <w:rPr>
          <w:sz w:val="22"/>
          <w:szCs w:val="22"/>
          <w:lang w:eastAsia="zh-TW"/>
        </w:rPr>
        <w:t xml:space="preserve">the co-existence/interaction </w:t>
      </w:r>
      <w:r w:rsidR="009219DD" w:rsidRPr="00E972C8">
        <w:rPr>
          <w:sz w:val="22"/>
          <w:szCs w:val="22"/>
          <w:lang w:eastAsia="zh-TW"/>
        </w:rPr>
        <w:t>between</w:t>
      </w:r>
      <w:r w:rsidR="00FA1A95" w:rsidRPr="00E972C8">
        <w:rPr>
          <w:sz w:val="22"/>
          <w:szCs w:val="22"/>
          <w:lang w:eastAsia="zh-TW"/>
        </w:rPr>
        <w:t xml:space="preserve"> cell-specific BFR procedure and TRP-specific procedure</w:t>
      </w:r>
      <w:r w:rsidR="00303547" w:rsidRPr="00E972C8">
        <w:rPr>
          <w:sz w:val="22"/>
          <w:szCs w:val="22"/>
          <w:lang w:eastAsia="zh-TW"/>
        </w:rPr>
        <w:t xml:space="preserve">. In our opinion, we suggest dealing with this issue from perspective of SpCell and SCell respectively. </w:t>
      </w:r>
    </w:p>
    <w:p w14:paraId="2581EE6E" w14:textId="607AAEF6" w:rsidR="00303547" w:rsidRPr="00E972C8" w:rsidRDefault="00303547" w:rsidP="00303547">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SpCell: </w:t>
      </w:r>
    </w:p>
    <w:p w14:paraId="5D970555" w14:textId="72DCE8A1" w:rsidR="00303547" w:rsidRPr="00E972C8" w:rsidRDefault="00303547"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We suggest not introduc</w:t>
      </w:r>
      <w:r w:rsidR="003C3154" w:rsidRPr="00E972C8">
        <w:rPr>
          <w:rFonts w:ascii="Times New Roman" w:hAnsi="Times New Roman"/>
          <w:sz w:val="22"/>
        </w:rPr>
        <w:t>ing</w:t>
      </w:r>
      <w:r w:rsidRPr="00E972C8">
        <w:rPr>
          <w:rFonts w:ascii="Times New Roman" w:hAnsi="Times New Roman"/>
          <w:sz w:val="22"/>
        </w:rPr>
        <w:t xml:space="preserve"> RACH-based BFRQ transmission as fallback mechanism for TRP-specific BFR. Otherwise, we may </w:t>
      </w:r>
      <w:r w:rsidR="005F2F29" w:rsidRPr="00E972C8">
        <w:rPr>
          <w:rFonts w:ascii="Times New Roman" w:hAnsi="Times New Roman"/>
          <w:sz w:val="22"/>
        </w:rPr>
        <w:t xml:space="preserve">need to </w:t>
      </w:r>
      <w:r w:rsidRPr="00E972C8">
        <w:rPr>
          <w:rFonts w:ascii="Times New Roman" w:hAnsi="Times New Roman"/>
          <w:sz w:val="22"/>
        </w:rPr>
        <w:t xml:space="preserve">prepare </w:t>
      </w:r>
      <w:r w:rsidR="005F2F29" w:rsidRPr="00E972C8">
        <w:rPr>
          <w:rFonts w:ascii="Times New Roman" w:hAnsi="Times New Roman"/>
          <w:sz w:val="22"/>
        </w:rPr>
        <w:t xml:space="preserve">two sets of </w:t>
      </w:r>
      <w:r w:rsidR="002A5999" w:rsidRPr="00E972C8">
        <w:rPr>
          <w:rFonts w:ascii="Times New Roman" w:hAnsi="Times New Roman"/>
          <w:sz w:val="22"/>
        </w:rPr>
        <w:t xml:space="preserve">dedicated </w:t>
      </w:r>
      <w:r w:rsidR="005F2F29" w:rsidRPr="00E972C8">
        <w:rPr>
          <w:rFonts w:ascii="Times New Roman" w:hAnsi="Times New Roman"/>
          <w:sz w:val="22"/>
        </w:rPr>
        <w:t xml:space="preserve">PRACH resources for purpose of recovering per-TRP beam links. </w:t>
      </w:r>
      <w:r w:rsidR="00B46E0B" w:rsidRPr="00E972C8">
        <w:rPr>
          <w:rFonts w:ascii="Times New Roman" w:hAnsi="Times New Roman"/>
          <w:sz w:val="22"/>
        </w:rPr>
        <w:t xml:space="preserve">In that regard, </w:t>
      </w:r>
      <w:r w:rsidR="00EC4A00" w:rsidRPr="00E972C8">
        <w:rPr>
          <w:rFonts w:ascii="Times New Roman" w:hAnsi="Times New Roman"/>
          <w:sz w:val="22"/>
        </w:rPr>
        <w:t>too</w:t>
      </w:r>
      <w:r w:rsidR="00B46E0B" w:rsidRPr="00E972C8">
        <w:rPr>
          <w:rFonts w:ascii="Times New Roman" w:hAnsi="Times New Roman"/>
          <w:sz w:val="22"/>
        </w:rPr>
        <w:t xml:space="preserve"> many resources are consumed. Not to mention if cell-specific (Rel-15/16) BFRQ transmission can be enabled simultaneously.  </w:t>
      </w:r>
    </w:p>
    <w:p w14:paraId="6DA2FEBD" w14:textId="56947D46" w:rsidR="006968E1" w:rsidRPr="00E972C8" w:rsidRDefault="006968E1"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For co-existence/interaction between cell-specific BFR and TRP-specific procedure, we should prohibit that UE monitors two TRP-specific BFD-RS sets and one cell-specific BFD-RS set at the same time. It may cause too much UE power consumption</w:t>
      </w:r>
      <w:r w:rsidR="00594950" w:rsidRPr="00E972C8">
        <w:rPr>
          <w:rFonts w:ascii="Times New Roman" w:hAnsi="Times New Roman"/>
          <w:sz w:val="22"/>
        </w:rPr>
        <w:t xml:space="preserve"> and resources waste</w:t>
      </w:r>
      <w:r w:rsidRPr="00E972C8">
        <w:rPr>
          <w:rFonts w:ascii="Times New Roman" w:hAnsi="Times New Roman"/>
          <w:sz w:val="22"/>
        </w:rPr>
        <w:t xml:space="preserve">. Nonetheless, when two TRP-specific BFD-RS sets are detected below certain quality, we may treat it </w:t>
      </w:r>
      <w:r w:rsidR="002D366D" w:rsidRPr="00E972C8">
        <w:rPr>
          <w:rFonts w:ascii="Times New Roman" w:hAnsi="Times New Roman"/>
          <w:sz w:val="22"/>
        </w:rPr>
        <w:t xml:space="preserve">as </w:t>
      </w:r>
      <w:r w:rsidRPr="00E972C8">
        <w:rPr>
          <w:rFonts w:ascii="Times New Roman" w:hAnsi="Times New Roman"/>
          <w:sz w:val="22"/>
        </w:rPr>
        <w:t xml:space="preserve">beam failure event of the whole serving cell. Correspondingly, we may send cell-specific (Rel-15/16) BFRQ transmission in this case. </w:t>
      </w:r>
      <w:r w:rsidR="002A5999" w:rsidRPr="00E972C8">
        <w:rPr>
          <w:rFonts w:ascii="Times New Roman" w:hAnsi="Times New Roman"/>
          <w:sz w:val="22"/>
        </w:rPr>
        <w:t xml:space="preserve">When such cell-specific BFRQ transmission is received, gNB learns that both TRP links are failed and the UE requests to recover one of </w:t>
      </w:r>
      <w:r w:rsidR="00845278" w:rsidRPr="00E972C8">
        <w:rPr>
          <w:rFonts w:ascii="Times New Roman" w:hAnsi="Times New Roman"/>
          <w:sz w:val="22"/>
        </w:rPr>
        <w:t>TRP</w:t>
      </w:r>
      <w:r w:rsidR="002A5999" w:rsidRPr="00E972C8">
        <w:rPr>
          <w:rFonts w:ascii="Times New Roman" w:hAnsi="Times New Roman"/>
          <w:sz w:val="22"/>
        </w:rPr>
        <w:t xml:space="preserve"> link</w:t>
      </w:r>
      <w:r w:rsidR="00845278" w:rsidRPr="00E972C8">
        <w:rPr>
          <w:rFonts w:ascii="Times New Roman" w:hAnsi="Times New Roman"/>
          <w:sz w:val="22"/>
        </w:rPr>
        <w:t>s</w:t>
      </w:r>
      <w:r w:rsidR="002A5999" w:rsidRPr="00E972C8">
        <w:rPr>
          <w:rFonts w:ascii="Times New Roman" w:hAnsi="Times New Roman"/>
          <w:sz w:val="22"/>
        </w:rPr>
        <w:t xml:space="preserve">. To some </w:t>
      </w:r>
      <w:r w:rsidR="002A5999" w:rsidRPr="00E972C8">
        <w:rPr>
          <w:rFonts w:ascii="Times New Roman" w:hAnsi="Times New Roman"/>
          <w:sz w:val="22"/>
        </w:rPr>
        <w:lastRenderedPageBreak/>
        <w:t>extent, this coexistence can be considered as fallback mechanism, but without much more additional PRACH resources demand.</w:t>
      </w:r>
    </w:p>
    <w:p w14:paraId="796256DF" w14:textId="60023FA6" w:rsidR="006968E1" w:rsidRPr="00E972C8" w:rsidRDefault="006968E1" w:rsidP="006968E1">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SCell: </w:t>
      </w:r>
    </w:p>
    <w:p w14:paraId="51509A39" w14:textId="507238D2" w:rsidR="006968E1" w:rsidRPr="00E972C8" w:rsidRDefault="001C5807"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We do not see the need to </w:t>
      </w:r>
      <w:r w:rsidR="00094076" w:rsidRPr="00E972C8">
        <w:rPr>
          <w:rFonts w:ascii="Times New Roman" w:hAnsi="Times New Roman"/>
          <w:sz w:val="22"/>
        </w:rPr>
        <w:t xml:space="preserve">introduce RACH-based BFRQ for TRP-specific BFR in SCell. It should be noted that in Rel-16, cell-specific BFRQ transmission for recovering SCell is performed based on MAC-CE. </w:t>
      </w:r>
      <w:r w:rsidR="00942E91" w:rsidRPr="00E972C8">
        <w:rPr>
          <w:rFonts w:ascii="Times New Roman" w:hAnsi="Times New Roman"/>
          <w:sz w:val="22"/>
        </w:rPr>
        <w:t>There is no fallback mechanism for Rel-16 SCell BFRQ. Even the UE is facing difficulty on transmit BFRQ by PUSCH in concerned serving cell, the BFR MAC-CE can be transmitted by PUSCH(s) in other serving cell</w:t>
      </w:r>
      <w:r w:rsidR="00794547" w:rsidRPr="00E972C8">
        <w:rPr>
          <w:rFonts w:ascii="Times New Roman" w:hAnsi="Times New Roman"/>
          <w:sz w:val="22"/>
        </w:rPr>
        <w:t>(s)</w:t>
      </w:r>
      <w:r w:rsidR="00942E91" w:rsidRPr="00E972C8">
        <w:rPr>
          <w:rFonts w:ascii="Times New Roman" w:hAnsi="Times New Roman"/>
          <w:sz w:val="22"/>
        </w:rPr>
        <w:t xml:space="preserve">. </w:t>
      </w:r>
    </w:p>
    <w:p w14:paraId="550364E4" w14:textId="222BAE15" w:rsidR="00942E91" w:rsidRPr="00E972C8" w:rsidRDefault="0029684F"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For co-existence/interaction between cell-specific BFR and TRP-specific BFR, we share similar view as that of SpCell. There is no need to monitor TRP-specific BFD-RS and cell-specific BFD-RS at the same time. However, when all TRP-specific beam links are measured below quality, </w:t>
      </w:r>
      <w:r w:rsidR="0035402E" w:rsidRPr="00E972C8">
        <w:rPr>
          <w:rFonts w:ascii="Times New Roman" w:hAnsi="Times New Roman"/>
          <w:sz w:val="22"/>
        </w:rPr>
        <w:t xml:space="preserve">it is straightforward for UE to </w:t>
      </w:r>
      <w:r w:rsidRPr="00E972C8">
        <w:rPr>
          <w:rFonts w:ascii="Times New Roman" w:hAnsi="Times New Roman"/>
          <w:sz w:val="22"/>
        </w:rPr>
        <w:t>transmit a Rel-16 MAC-based BFRQ</w:t>
      </w:r>
      <w:r w:rsidR="0035402E" w:rsidRPr="00E972C8">
        <w:rPr>
          <w:rFonts w:ascii="Times New Roman" w:hAnsi="Times New Roman"/>
          <w:sz w:val="22"/>
        </w:rPr>
        <w:t xml:space="preserve"> as we promoted in SpCell case</w:t>
      </w:r>
      <w:r w:rsidRPr="00E972C8">
        <w:rPr>
          <w:rFonts w:ascii="Times New Roman" w:hAnsi="Times New Roman"/>
          <w:sz w:val="22"/>
        </w:rPr>
        <w:t>.</w:t>
      </w:r>
      <w:r w:rsidR="00CD1D9C" w:rsidRPr="00E972C8">
        <w:rPr>
          <w:rFonts w:ascii="Times New Roman" w:hAnsi="Times New Roman"/>
          <w:sz w:val="22"/>
        </w:rPr>
        <w:t xml:space="preserve"> In this sense, gNB not only receives one new beam for recovery, but also learns that both TRP links of the serving cell has failed.</w:t>
      </w:r>
      <w:r w:rsidRPr="00E972C8">
        <w:rPr>
          <w:rFonts w:ascii="Times New Roman" w:hAnsi="Times New Roman"/>
          <w:sz w:val="22"/>
        </w:rPr>
        <w:t xml:space="preserve"> </w:t>
      </w:r>
      <w:r w:rsidR="00D81F62" w:rsidRPr="00E972C8">
        <w:rPr>
          <w:rFonts w:ascii="Times New Roman" w:hAnsi="Times New Roman"/>
          <w:sz w:val="22"/>
        </w:rPr>
        <w:t xml:space="preserve">One thing different from SpCell case is that Rel-16 SCell BFRQ and Rel-17 SCell TRP-specific BFRQ are both performed based MAC-CE. Hence, we may </w:t>
      </w:r>
      <w:r w:rsidR="00CF50BF" w:rsidRPr="00E972C8">
        <w:rPr>
          <w:rFonts w:ascii="Times New Roman" w:hAnsi="Times New Roman"/>
          <w:sz w:val="22"/>
        </w:rPr>
        <w:t xml:space="preserve">need to </w:t>
      </w:r>
      <w:r w:rsidR="001A038A" w:rsidRPr="00E972C8">
        <w:rPr>
          <w:rFonts w:ascii="Times New Roman" w:hAnsi="Times New Roman"/>
          <w:sz w:val="22"/>
        </w:rPr>
        <w:t xml:space="preserve">postpone </w:t>
      </w:r>
      <w:r w:rsidR="00C30805" w:rsidRPr="00E972C8">
        <w:rPr>
          <w:rFonts w:ascii="Times New Roman" w:hAnsi="Times New Roman"/>
          <w:sz w:val="22"/>
        </w:rPr>
        <w:t xml:space="preserve">related discussion </w:t>
      </w:r>
      <w:r w:rsidR="00D81F62" w:rsidRPr="00E972C8">
        <w:rPr>
          <w:rFonts w:ascii="Times New Roman" w:hAnsi="Times New Roman"/>
          <w:sz w:val="22"/>
        </w:rPr>
        <w:t xml:space="preserve">until the </w:t>
      </w:r>
      <w:r w:rsidR="001A038A" w:rsidRPr="00E972C8">
        <w:rPr>
          <w:rFonts w:ascii="Times New Roman" w:hAnsi="Times New Roman"/>
          <w:sz w:val="22"/>
        </w:rPr>
        <w:t>design of TRP-specific MAC-CE is ready</w:t>
      </w:r>
      <w:r w:rsidR="00C30805" w:rsidRPr="00E972C8">
        <w:rPr>
          <w:rFonts w:ascii="Times New Roman" w:hAnsi="Times New Roman"/>
          <w:sz w:val="22"/>
        </w:rPr>
        <w:t xml:space="preserve">. </w:t>
      </w:r>
    </w:p>
    <w:p w14:paraId="38667D98" w14:textId="366E2984" w:rsidR="00271B00" w:rsidRPr="00E972C8" w:rsidRDefault="00271B00" w:rsidP="00943169">
      <w:pPr>
        <w:spacing w:line="360" w:lineRule="auto"/>
        <w:rPr>
          <w:b/>
          <w:sz w:val="22"/>
          <w:szCs w:val="22"/>
          <w:lang w:eastAsia="zh-TW"/>
        </w:rPr>
      </w:pPr>
      <w:r w:rsidRPr="00E972C8">
        <w:rPr>
          <w:b/>
          <w:sz w:val="22"/>
          <w:szCs w:val="22"/>
          <w:lang w:eastAsia="zh-TW"/>
        </w:rPr>
        <w:t xml:space="preserve">Proposal </w:t>
      </w:r>
      <w:r w:rsidR="00134E72" w:rsidRPr="00E972C8">
        <w:rPr>
          <w:b/>
          <w:sz w:val="22"/>
          <w:szCs w:val="22"/>
          <w:lang w:eastAsia="zh-TW"/>
        </w:rPr>
        <w:t>6</w:t>
      </w:r>
      <w:r w:rsidRPr="00E972C8">
        <w:rPr>
          <w:b/>
          <w:sz w:val="22"/>
          <w:szCs w:val="22"/>
          <w:lang w:eastAsia="zh-TW"/>
        </w:rPr>
        <w:t xml:space="preserve">: </w:t>
      </w:r>
      <w:r w:rsidR="00794547" w:rsidRPr="00E972C8">
        <w:rPr>
          <w:b/>
          <w:sz w:val="22"/>
          <w:szCs w:val="22"/>
          <w:lang w:eastAsia="zh-TW"/>
        </w:rPr>
        <w:t>For PCell/PSCell, agree the followings for TRP-specific BFRQ</w:t>
      </w:r>
    </w:p>
    <w:p w14:paraId="56426F2A" w14:textId="78B8C2FD" w:rsidR="00794547" w:rsidRPr="00E972C8" w:rsidRDefault="00794547" w:rsidP="00794547">
      <w:pPr>
        <w:pStyle w:val="ListParagraph"/>
        <w:numPr>
          <w:ilvl w:val="0"/>
          <w:numId w:val="8"/>
        </w:numPr>
        <w:spacing w:line="360" w:lineRule="auto"/>
        <w:ind w:firstLineChars="0"/>
        <w:rPr>
          <w:sz w:val="22"/>
        </w:rPr>
      </w:pPr>
      <w:r w:rsidRPr="00E972C8">
        <w:rPr>
          <w:rFonts w:ascii="Times New Roman" w:hAnsi="Times New Roman"/>
          <w:b/>
          <w:bCs/>
          <w:sz w:val="22"/>
        </w:rPr>
        <w:t xml:space="preserve">Do not introduce RACH-based BFRQ transmission as fallback mechanism for TRP-specific BFR; </w:t>
      </w:r>
    </w:p>
    <w:p w14:paraId="631D4F5B" w14:textId="2E90F43F" w:rsidR="00794547" w:rsidRPr="00E972C8" w:rsidRDefault="00794547" w:rsidP="00794547">
      <w:pPr>
        <w:pStyle w:val="ListParagraph"/>
        <w:numPr>
          <w:ilvl w:val="0"/>
          <w:numId w:val="8"/>
        </w:numPr>
        <w:spacing w:line="360" w:lineRule="auto"/>
        <w:ind w:firstLineChars="0"/>
        <w:rPr>
          <w:sz w:val="22"/>
        </w:rPr>
      </w:pPr>
      <w:r w:rsidRPr="00E972C8">
        <w:rPr>
          <w:rFonts w:ascii="Times New Roman" w:hAnsi="Times New Roman"/>
          <w:b/>
          <w:bCs/>
          <w:sz w:val="22"/>
        </w:rPr>
        <w:t xml:space="preserve">When both TRP-specific BFD-RS sets are measured below quality, </w:t>
      </w:r>
      <w:r w:rsidR="005D75C3" w:rsidRPr="00E972C8">
        <w:rPr>
          <w:rFonts w:ascii="Times New Roman" w:hAnsi="Times New Roman"/>
          <w:b/>
          <w:bCs/>
          <w:sz w:val="22"/>
        </w:rPr>
        <w:t xml:space="preserve">UE transmits cell-specific BFRQ as Rel-15/16. </w:t>
      </w:r>
    </w:p>
    <w:p w14:paraId="7D2E7366" w14:textId="71B27953" w:rsidR="005D75C3" w:rsidRPr="00E972C8" w:rsidRDefault="005D75C3" w:rsidP="005D75C3">
      <w:pPr>
        <w:spacing w:line="360" w:lineRule="auto"/>
        <w:rPr>
          <w:b/>
          <w:sz w:val="22"/>
          <w:szCs w:val="22"/>
          <w:lang w:eastAsia="zh-TW"/>
        </w:rPr>
      </w:pPr>
      <w:r w:rsidRPr="00E972C8">
        <w:rPr>
          <w:b/>
          <w:sz w:val="22"/>
          <w:szCs w:val="22"/>
          <w:lang w:eastAsia="zh-TW"/>
        </w:rPr>
        <w:t xml:space="preserve">Proposal </w:t>
      </w:r>
      <w:r w:rsidR="00134E72" w:rsidRPr="00E972C8">
        <w:rPr>
          <w:b/>
          <w:sz w:val="22"/>
          <w:szCs w:val="22"/>
          <w:lang w:eastAsia="zh-TW"/>
        </w:rPr>
        <w:t>7</w:t>
      </w:r>
      <w:r w:rsidRPr="00E972C8">
        <w:rPr>
          <w:b/>
          <w:sz w:val="22"/>
          <w:szCs w:val="22"/>
          <w:lang w:eastAsia="zh-TW"/>
        </w:rPr>
        <w:t>: For SCell, agree the followings for TRP-specific BFRQ</w:t>
      </w:r>
    </w:p>
    <w:p w14:paraId="7A0E0F94" w14:textId="77777777" w:rsidR="005D75C3" w:rsidRPr="00E972C8" w:rsidRDefault="005D75C3" w:rsidP="005D75C3">
      <w:pPr>
        <w:pStyle w:val="ListParagraph"/>
        <w:numPr>
          <w:ilvl w:val="0"/>
          <w:numId w:val="8"/>
        </w:numPr>
        <w:spacing w:line="360" w:lineRule="auto"/>
        <w:ind w:firstLineChars="0"/>
        <w:rPr>
          <w:sz w:val="22"/>
        </w:rPr>
      </w:pPr>
      <w:r w:rsidRPr="00E972C8">
        <w:rPr>
          <w:rFonts w:ascii="Times New Roman" w:hAnsi="Times New Roman"/>
          <w:b/>
          <w:bCs/>
          <w:sz w:val="22"/>
        </w:rPr>
        <w:t xml:space="preserve">Do not introduce RACH-based BFRQ transmission as fallback mechanism for TRP-specific BFR; </w:t>
      </w:r>
    </w:p>
    <w:p w14:paraId="0878A6F7" w14:textId="6560C333" w:rsidR="005D75C3" w:rsidRPr="00E972C8" w:rsidRDefault="00EE7D0A" w:rsidP="005D75C3">
      <w:pPr>
        <w:pStyle w:val="ListParagraph"/>
        <w:numPr>
          <w:ilvl w:val="0"/>
          <w:numId w:val="8"/>
        </w:numPr>
        <w:spacing w:line="360" w:lineRule="auto"/>
        <w:ind w:firstLineChars="0"/>
        <w:rPr>
          <w:sz w:val="22"/>
        </w:rPr>
      </w:pPr>
      <w:r w:rsidRPr="00E972C8">
        <w:rPr>
          <w:rFonts w:ascii="Times New Roman" w:hAnsi="Times New Roman"/>
          <w:b/>
          <w:bCs/>
          <w:sz w:val="22"/>
        </w:rPr>
        <w:t xml:space="preserve">Postpone </w:t>
      </w:r>
      <w:r w:rsidR="00430D6A">
        <w:rPr>
          <w:rFonts w:ascii="Times New Roman" w:hAnsi="Times New Roman"/>
          <w:b/>
          <w:bCs/>
          <w:sz w:val="22"/>
        </w:rPr>
        <w:t xml:space="preserve">discussion on </w:t>
      </w:r>
      <w:r w:rsidRPr="00E972C8">
        <w:rPr>
          <w:rFonts w:ascii="Times New Roman" w:hAnsi="Times New Roman"/>
          <w:b/>
          <w:bCs/>
          <w:sz w:val="22"/>
        </w:rPr>
        <w:t>relationship between cell-specific BFRQ and TRP-specific BFRQ</w:t>
      </w:r>
      <w:r w:rsidR="005D75C3" w:rsidRPr="00E972C8">
        <w:rPr>
          <w:rFonts w:ascii="Times New Roman" w:hAnsi="Times New Roman"/>
          <w:b/>
          <w:bCs/>
          <w:sz w:val="22"/>
        </w:rPr>
        <w:t xml:space="preserve"> </w:t>
      </w:r>
      <w:r w:rsidRPr="00E972C8">
        <w:rPr>
          <w:rFonts w:ascii="Times New Roman" w:hAnsi="Times New Roman"/>
          <w:b/>
          <w:bCs/>
          <w:sz w:val="22"/>
        </w:rPr>
        <w:t xml:space="preserve">until the design of MAC-CE for TRP-specific BFRQ is ready. </w:t>
      </w:r>
    </w:p>
    <w:p w14:paraId="03627919" w14:textId="53A1F02A" w:rsidR="00CD1D9C" w:rsidRPr="00E972C8" w:rsidRDefault="00CD1D9C">
      <w:pPr>
        <w:spacing w:beforeLines="100" w:before="240" w:after="120" w:line="360" w:lineRule="auto"/>
        <w:rPr>
          <w:sz w:val="22"/>
        </w:rPr>
      </w:pPr>
      <w:r w:rsidRPr="00E972C8">
        <w:rPr>
          <w:rFonts w:hint="eastAsia"/>
          <w:sz w:val="22"/>
        </w:rPr>
        <w:t>I</w:t>
      </w:r>
      <w:r w:rsidRPr="00E972C8">
        <w:rPr>
          <w:sz w:val="22"/>
        </w:rPr>
        <w:t>n RAN1#102-e and RAN1#103-e, a CORESET with 2 activated TCI states has been supported for SFN scheme:</w:t>
      </w:r>
    </w:p>
    <w:tbl>
      <w:tblPr>
        <w:tblStyle w:val="TableGrid"/>
        <w:tblW w:w="0" w:type="auto"/>
        <w:tblLook w:val="04A0" w:firstRow="1" w:lastRow="0" w:firstColumn="1" w:lastColumn="0" w:noHBand="0" w:noVBand="1"/>
      </w:tblPr>
      <w:tblGrid>
        <w:gridCol w:w="9629"/>
      </w:tblGrid>
      <w:tr w:rsidR="00E972C8" w:rsidRPr="00E972C8" w14:paraId="6FCD11EB" w14:textId="77777777" w:rsidTr="008251D0">
        <w:tc>
          <w:tcPr>
            <w:tcW w:w="9629" w:type="dxa"/>
          </w:tcPr>
          <w:p w14:paraId="68B372BF" w14:textId="77777777" w:rsidR="008251D0" w:rsidRPr="00E972C8" w:rsidRDefault="008251D0" w:rsidP="008251D0">
            <w:pPr>
              <w:spacing w:after="0" w:line="360" w:lineRule="auto"/>
              <w:jc w:val="both"/>
              <w:rPr>
                <w:i/>
              </w:rPr>
            </w:pPr>
            <w:r w:rsidRPr="00E972C8">
              <w:rPr>
                <w:rStyle w:val="Emphasis"/>
                <w:b/>
                <w:bCs/>
                <w:i w:val="0"/>
                <w:iCs w:val="0"/>
                <w:highlight w:val="green"/>
              </w:rPr>
              <w:t>Agreement</w:t>
            </w:r>
            <w:r w:rsidRPr="00E972C8">
              <w:rPr>
                <w:rStyle w:val="Emphasis"/>
                <w:b/>
                <w:bCs/>
                <w:i w:val="0"/>
                <w:iCs w:val="0"/>
              </w:rPr>
              <w:t xml:space="preserve"> (RAN1#102-e)</w:t>
            </w:r>
          </w:p>
          <w:p w14:paraId="4745FF53" w14:textId="77777777" w:rsidR="008251D0" w:rsidRPr="00E972C8" w:rsidRDefault="008251D0" w:rsidP="008251D0">
            <w:pPr>
              <w:spacing w:after="0" w:line="360" w:lineRule="auto"/>
              <w:jc w:val="both"/>
              <w:rPr>
                <w:i/>
              </w:rPr>
            </w:pPr>
            <w:r w:rsidRPr="00E972C8">
              <w:rPr>
                <w:rStyle w:val="Emphasis"/>
                <w:bCs/>
                <w:i w:val="0"/>
                <w:iCs w:val="0"/>
              </w:rPr>
              <w:t>To enable a PDCCH transmission with two TCI states, study pros and cons of the following alternatives:</w:t>
            </w:r>
          </w:p>
          <w:p w14:paraId="6360E93E" w14:textId="77777777" w:rsidR="008251D0" w:rsidRPr="00E972C8" w:rsidRDefault="008251D0" w:rsidP="008251D0">
            <w:pPr>
              <w:numPr>
                <w:ilvl w:val="0"/>
                <w:numId w:val="13"/>
              </w:numPr>
              <w:spacing w:after="0" w:line="360" w:lineRule="auto"/>
              <w:rPr>
                <w:rFonts w:eastAsia="MS PGothic"/>
                <w:i/>
              </w:rPr>
            </w:pPr>
            <w:r w:rsidRPr="00E972C8">
              <w:rPr>
                <w:rStyle w:val="Emphasis"/>
                <w:bCs/>
                <w:i w:val="0"/>
                <w:iCs w:val="0"/>
              </w:rPr>
              <w:t>Alt 1: One CORESET with two active TCI states</w:t>
            </w:r>
          </w:p>
          <w:p w14:paraId="17E0E46A" w14:textId="77777777" w:rsidR="008251D0" w:rsidRPr="00E972C8" w:rsidRDefault="008251D0" w:rsidP="008251D0">
            <w:pPr>
              <w:numPr>
                <w:ilvl w:val="0"/>
                <w:numId w:val="13"/>
              </w:numPr>
              <w:spacing w:after="0" w:line="360" w:lineRule="auto"/>
              <w:rPr>
                <w:rFonts w:eastAsia="MS PGothic"/>
                <w:i/>
              </w:rPr>
            </w:pPr>
            <w:r w:rsidRPr="00E972C8">
              <w:rPr>
                <w:rStyle w:val="Emphasis"/>
                <w:bCs/>
                <w:i w:val="0"/>
                <w:iCs w:val="0"/>
              </w:rPr>
              <w:t>Alt 2: One SS set associated with two different CORESETs</w:t>
            </w:r>
          </w:p>
          <w:p w14:paraId="29A777C6" w14:textId="77777777" w:rsidR="008251D0" w:rsidRPr="00E972C8" w:rsidRDefault="008251D0" w:rsidP="008251D0">
            <w:pPr>
              <w:numPr>
                <w:ilvl w:val="0"/>
                <w:numId w:val="13"/>
              </w:numPr>
              <w:spacing w:after="0" w:line="360" w:lineRule="auto"/>
              <w:rPr>
                <w:rFonts w:eastAsia="MS PGothic"/>
                <w:i/>
              </w:rPr>
            </w:pPr>
            <w:r w:rsidRPr="00E972C8">
              <w:rPr>
                <w:rStyle w:val="Emphasis"/>
                <w:bCs/>
                <w:i w:val="0"/>
                <w:iCs w:val="0"/>
              </w:rPr>
              <w:t>Alt 3: Two SS sets associated with corresponding CORESETs</w:t>
            </w:r>
          </w:p>
          <w:p w14:paraId="18AAA26D" w14:textId="77777777" w:rsidR="008251D0" w:rsidRPr="00E972C8" w:rsidRDefault="008251D0" w:rsidP="008251D0">
            <w:pPr>
              <w:numPr>
                <w:ilvl w:val="0"/>
                <w:numId w:val="13"/>
              </w:numPr>
              <w:spacing w:after="0" w:line="360" w:lineRule="auto"/>
              <w:rPr>
                <w:rFonts w:eastAsia="MS PGothic"/>
                <w:i/>
              </w:rPr>
            </w:pPr>
            <w:r w:rsidRPr="00E972C8">
              <w:rPr>
                <w:rStyle w:val="Emphasis"/>
                <w:bCs/>
                <w:i w:val="0"/>
                <w:iCs w:val="0"/>
              </w:rPr>
              <w:t>At least the following aspects can be considered: multiplexing schemes (TDM / FDM/ SFN / combined schemes), BD/CCE limits, overbooking, CCE-REG mapping, PDCCH candidate CCEs (i.e. hashing function), CORESET / SS set configurations, and other procedural impacts.</w:t>
            </w:r>
          </w:p>
          <w:p w14:paraId="6525EB9D" w14:textId="77777777" w:rsidR="008251D0" w:rsidRPr="00E972C8" w:rsidRDefault="008251D0" w:rsidP="008251D0">
            <w:pPr>
              <w:spacing w:beforeLines="50" w:before="120" w:after="0" w:line="360" w:lineRule="auto"/>
              <w:rPr>
                <w:rFonts w:eastAsia="Batang"/>
                <w:b/>
                <w:bCs/>
                <w:highlight w:val="green"/>
                <w:lang w:eastAsia="x-none"/>
              </w:rPr>
            </w:pPr>
            <w:r w:rsidRPr="00E972C8">
              <w:rPr>
                <w:b/>
                <w:highlight w:val="green"/>
                <w:lang w:eastAsia="x-none"/>
              </w:rPr>
              <w:t>Agreement</w:t>
            </w:r>
            <w:r w:rsidRPr="00E972C8">
              <w:rPr>
                <w:rStyle w:val="Emphasis"/>
                <w:i w:val="0"/>
                <w:iCs w:val="0"/>
              </w:rPr>
              <w:t xml:space="preserve"> (</w:t>
            </w:r>
            <w:r w:rsidRPr="00E972C8">
              <w:rPr>
                <w:rStyle w:val="Emphasis"/>
                <w:b/>
                <w:bCs/>
                <w:i w:val="0"/>
                <w:iCs w:val="0"/>
              </w:rPr>
              <w:t>RAN1#102-e</w:t>
            </w:r>
            <w:r w:rsidRPr="00E972C8">
              <w:rPr>
                <w:rStyle w:val="Emphasis"/>
                <w:i w:val="0"/>
                <w:iCs w:val="0"/>
              </w:rPr>
              <w:t>)</w:t>
            </w:r>
          </w:p>
          <w:p w14:paraId="7ACCD2D4" w14:textId="77777777" w:rsidR="008251D0" w:rsidRPr="00E972C8" w:rsidRDefault="008251D0" w:rsidP="008251D0">
            <w:pPr>
              <w:pStyle w:val="xmsonormal"/>
              <w:spacing w:before="0" w:beforeAutospacing="0" w:after="0" w:afterAutospacing="0" w:line="360" w:lineRule="auto"/>
              <w:rPr>
                <w:rFonts w:ascii="Times New Roman" w:hAnsi="Times New Roman" w:cs="Times New Roman"/>
                <w:sz w:val="20"/>
                <w:szCs w:val="20"/>
                <w:lang w:eastAsia="ko-KR"/>
              </w:rPr>
            </w:pPr>
            <w:r w:rsidRPr="00E972C8">
              <w:rPr>
                <w:rFonts w:ascii="Times New Roman" w:hAnsi="Times New Roman" w:cs="Times New Roman"/>
                <w:bCs/>
                <w:iCs/>
                <w:sz w:val="20"/>
                <w:szCs w:val="20"/>
              </w:rPr>
              <w:t xml:space="preserve">For Alt 1 (one CORESET with two active TCI states), study the following </w:t>
            </w:r>
          </w:p>
          <w:p w14:paraId="1EC10554" w14:textId="77777777" w:rsidR="008251D0" w:rsidRPr="00E972C8"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E972C8">
              <w:rPr>
                <w:rFonts w:ascii="Times New Roman" w:hAnsi="Times New Roman"/>
                <w:sz w:val="20"/>
                <w:szCs w:val="20"/>
                <w:lang w:eastAsia="zh-CN"/>
              </w:rPr>
              <w:lastRenderedPageBreak/>
              <w:t>Alt 1-1: One PDCCH candidate (in a given SS set) is associated with both TCI states of the CORESET.</w:t>
            </w:r>
          </w:p>
          <w:p w14:paraId="6DF63A29" w14:textId="77777777" w:rsidR="008251D0" w:rsidRPr="00E972C8"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E972C8">
              <w:rPr>
                <w:rFonts w:ascii="Times New Roman" w:hAnsi="Times New Roman"/>
                <w:sz w:val="20"/>
                <w:szCs w:val="20"/>
                <w:lang w:eastAsia="zh-CN"/>
              </w:rPr>
              <w:t xml:space="preserve">Alt 1-2: Two sets of PDCCH candidates (in a given SS set) are associated with the two TCI states of the CORESET, respectively </w:t>
            </w:r>
          </w:p>
          <w:p w14:paraId="1A221E26" w14:textId="77777777" w:rsidR="008251D0" w:rsidRPr="00E972C8"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E972C8">
              <w:rPr>
                <w:rFonts w:ascii="Times New Roman" w:hAnsi="Times New Roman"/>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29EB56F9" w14:textId="77777777" w:rsidR="008251D0" w:rsidRPr="00E972C8"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E972C8">
              <w:rPr>
                <w:rFonts w:ascii="Times New Roman" w:hAnsi="Times New Roman"/>
                <w:sz w:val="20"/>
                <w:szCs w:val="20"/>
                <w:lang w:eastAsia="zh-CN"/>
              </w:rPr>
              <w:t>Note 1: A set of PDCCH candidates contain a single or multiple PDCCH candidates, and a PDCCH candidate in a set corresponds to a repetition or chance</w:t>
            </w:r>
          </w:p>
          <w:p w14:paraId="447446A7" w14:textId="77777777" w:rsidR="008251D0" w:rsidRPr="00E972C8"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E972C8">
              <w:rPr>
                <w:rFonts w:ascii="Times New Roman" w:hAnsi="Times New Roman"/>
                <w:sz w:val="20"/>
                <w:szCs w:val="20"/>
                <w:lang w:eastAsia="zh-CN"/>
              </w:rPr>
              <w:t xml:space="preserve">Note 2: How one or more PDCCH candidates are counted for monitoring (for BD limit) is FFS </w:t>
            </w:r>
          </w:p>
          <w:p w14:paraId="3BC75759" w14:textId="77777777" w:rsidR="008251D0" w:rsidRPr="00E972C8" w:rsidRDefault="008251D0" w:rsidP="008251D0">
            <w:pPr>
              <w:pStyle w:val="ListParagraph"/>
              <w:widowControl/>
              <w:numPr>
                <w:ilvl w:val="1"/>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E972C8">
              <w:rPr>
                <w:rFonts w:ascii="Times New Roman" w:hAnsi="Times New Roman"/>
                <w:sz w:val="20"/>
                <w:szCs w:val="20"/>
                <w:lang w:eastAsia="zh-CN"/>
              </w:rPr>
              <w:t xml:space="preserve">The note is applicable also to other alternatives </w:t>
            </w:r>
          </w:p>
          <w:p w14:paraId="696ED3A3" w14:textId="77777777" w:rsidR="008251D0" w:rsidRPr="00E972C8" w:rsidRDefault="008251D0" w:rsidP="008251D0">
            <w:pPr>
              <w:spacing w:beforeLines="50" w:before="120" w:after="0" w:line="360" w:lineRule="auto"/>
              <w:jc w:val="both"/>
              <w:rPr>
                <w:b/>
                <w:bCs/>
                <w:iCs/>
                <w:lang w:eastAsia="zh-CN"/>
              </w:rPr>
            </w:pPr>
            <w:r w:rsidRPr="00E972C8">
              <w:rPr>
                <w:b/>
                <w:bCs/>
                <w:iCs/>
                <w:highlight w:val="green"/>
                <w:lang w:eastAsia="zh-CN"/>
              </w:rPr>
              <w:t>Agreement</w:t>
            </w:r>
            <w:r w:rsidRPr="00E972C8">
              <w:rPr>
                <w:b/>
                <w:bCs/>
                <w:iCs/>
                <w:lang w:eastAsia="zh-CN"/>
              </w:rPr>
              <w:t xml:space="preserve"> (RAN1#103-e)</w:t>
            </w:r>
          </w:p>
          <w:p w14:paraId="5BB9FA0B" w14:textId="77777777" w:rsidR="008251D0" w:rsidRPr="00E972C8" w:rsidRDefault="008251D0" w:rsidP="008251D0">
            <w:pPr>
              <w:spacing w:after="0" w:line="360" w:lineRule="auto"/>
              <w:jc w:val="both"/>
              <w:rPr>
                <w:iCs/>
                <w:lang w:eastAsia="zh-CN"/>
              </w:rPr>
            </w:pPr>
            <w:r w:rsidRPr="00E972C8">
              <w:rPr>
                <w:iCs/>
                <w:lang w:eastAsia="zh-CN"/>
              </w:rPr>
              <w:t>For PDCCH reliability enhancements, support SFN scheme + Alt 1-1.</w:t>
            </w:r>
          </w:p>
          <w:p w14:paraId="041D36D4" w14:textId="4477A362" w:rsidR="008251D0" w:rsidRPr="00E972C8" w:rsidRDefault="008251D0" w:rsidP="00C136AF">
            <w:pPr>
              <w:pStyle w:val="ListParagraph"/>
              <w:widowControl/>
              <w:numPr>
                <w:ilvl w:val="0"/>
                <w:numId w:val="11"/>
              </w:numPr>
              <w:spacing w:line="360" w:lineRule="auto"/>
              <w:ind w:firstLineChars="0"/>
              <w:jc w:val="both"/>
              <w:rPr>
                <w:sz w:val="22"/>
              </w:rPr>
            </w:pPr>
            <w:r w:rsidRPr="00E972C8">
              <w:rPr>
                <w:rFonts w:ascii="Times New Roman" w:hAnsi="Times New Roman"/>
                <w:iCs/>
                <w:sz w:val="20"/>
                <w:szCs w:val="20"/>
                <w:lang w:eastAsia="zh-CN"/>
              </w:rPr>
              <w:t>FFS: TCI state activation for CORESET, impact on default beam, BFD resource for BFR</w:t>
            </w:r>
          </w:p>
        </w:tc>
      </w:tr>
    </w:tbl>
    <w:p w14:paraId="0377A548" w14:textId="2B237F04" w:rsidR="00CD1D9C" w:rsidRPr="00E972C8" w:rsidRDefault="00CD1D9C" w:rsidP="00C136AF">
      <w:pPr>
        <w:spacing w:beforeLines="100" w:before="240" w:after="120" w:line="360" w:lineRule="auto"/>
        <w:jc w:val="both"/>
        <w:rPr>
          <w:sz w:val="22"/>
        </w:rPr>
      </w:pPr>
      <w:r w:rsidRPr="00E972C8">
        <w:rPr>
          <w:sz w:val="22"/>
        </w:rPr>
        <w:lastRenderedPageBreak/>
        <w:t>With the existence of 2-TCI-state CORESET, how it fits into BFR procedure is not clear. For example, how BFD RS</w:t>
      </w:r>
      <w:r w:rsidR="00F21AB2" w:rsidRPr="00E972C8">
        <w:rPr>
          <w:sz w:val="22"/>
        </w:rPr>
        <w:t>s</w:t>
      </w:r>
      <w:r w:rsidRPr="00E972C8">
        <w:rPr>
          <w:sz w:val="22"/>
        </w:rPr>
        <w:t xml:space="preserve"> </w:t>
      </w:r>
      <w:r w:rsidR="00F21AB2" w:rsidRPr="00E972C8">
        <w:rPr>
          <w:sz w:val="22"/>
        </w:rPr>
        <w:t>should be selected in implicit configuration case and should there be any restriction on BFD RS explicit configuration. Essentially, 2-TCI-state CORESET assumes the reception of an associated PDCCH from two TRPs simultaneously for robustness. The associated PDDCH is likely failed for decoding only when the channel quality of both TRP links indicated by the two TCI states is poor. In this sense, a BFRQ seems to be triggered only when both links failed. On the other hand, since the two TCI states correspond to two TRP links, TRP-specific BFR framework should be applicable to such case, though it is not clear how.</w:t>
      </w:r>
    </w:p>
    <w:p w14:paraId="0BCC7C72" w14:textId="5DE766B0" w:rsidR="00F21AB2" w:rsidRPr="00E972C8" w:rsidRDefault="00F21AB2" w:rsidP="00C136AF">
      <w:pPr>
        <w:pStyle w:val="Caption"/>
        <w:snapToGrid w:val="0"/>
        <w:jc w:val="both"/>
        <w:rPr>
          <w:b/>
          <w:sz w:val="22"/>
          <w:szCs w:val="22"/>
          <w:lang w:eastAsia="zh-TW"/>
        </w:rPr>
      </w:pPr>
      <w:r w:rsidRPr="00E972C8">
        <w:rPr>
          <w:b/>
          <w:sz w:val="22"/>
          <w:szCs w:val="22"/>
          <w:lang w:eastAsia="zh-TW"/>
        </w:rPr>
        <w:t xml:space="preserve">Proposal </w:t>
      </w:r>
      <w:r w:rsidR="00134E72" w:rsidRPr="00E972C8">
        <w:rPr>
          <w:b/>
          <w:sz w:val="22"/>
          <w:szCs w:val="22"/>
          <w:lang w:eastAsia="zh-TW"/>
        </w:rPr>
        <w:t>8</w:t>
      </w:r>
      <w:r w:rsidRPr="00E972C8">
        <w:rPr>
          <w:b/>
          <w:sz w:val="22"/>
          <w:szCs w:val="22"/>
          <w:lang w:eastAsia="zh-TW"/>
        </w:rPr>
        <w:t xml:space="preserve">: RAN1 to clarify BFD RS configuration </w:t>
      </w:r>
      <w:r w:rsidR="009A0A4F" w:rsidRPr="00E972C8">
        <w:rPr>
          <w:b/>
          <w:sz w:val="22"/>
          <w:szCs w:val="22"/>
          <w:lang w:eastAsia="zh-TW"/>
        </w:rPr>
        <w:t xml:space="preserve">and BFRQ triggering condition </w:t>
      </w:r>
      <w:r w:rsidRPr="00E972C8">
        <w:rPr>
          <w:b/>
          <w:sz w:val="22"/>
          <w:szCs w:val="22"/>
          <w:lang w:eastAsia="zh-TW"/>
        </w:rPr>
        <w:t xml:space="preserve">for a CORESET with two </w:t>
      </w:r>
      <w:r w:rsidR="00696577" w:rsidRPr="00E972C8">
        <w:rPr>
          <w:b/>
          <w:sz w:val="22"/>
          <w:szCs w:val="22"/>
          <w:lang w:eastAsia="zh-TW"/>
        </w:rPr>
        <w:t xml:space="preserve">activated </w:t>
      </w:r>
      <w:r w:rsidRPr="00E972C8">
        <w:rPr>
          <w:b/>
          <w:sz w:val="22"/>
          <w:szCs w:val="22"/>
          <w:lang w:eastAsia="zh-TW"/>
        </w:rPr>
        <w:t>TCI states.</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48E5436A" w14:textId="08FE69BD" w:rsidR="00B56D51" w:rsidRDefault="00B56D51" w:rsidP="006B53CA">
      <w:pPr>
        <w:pStyle w:val="Caption"/>
        <w:snapToGrid w:val="0"/>
        <w:jc w:val="both"/>
        <w:rPr>
          <w:b/>
          <w:sz w:val="22"/>
          <w:szCs w:val="22"/>
          <w:lang w:eastAsia="zh-TW"/>
        </w:rPr>
      </w:pPr>
      <w:r w:rsidRPr="00B56D51">
        <w:rPr>
          <w:b/>
          <w:sz w:val="22"/>
          <w:szCs w:val="22"/>
          <w:lang w:eastAsia="zh-TW"/>
        </w:rPr>
        <w:t xml:space="preserve">Proposal </w:t>
      </w:r>
      <w:r w:rsidR="00F8613A">
        <w:rPr>
          <w:b/>
          <w:sz w:val="22"/>
          <w:szCs w:val="22"/>
          <w:lang w:eastAsia="zh-TW"/>
        </w:rPr>
        <w:t>1</w:t>
      </w:r>
      <w:r w:rsidRPr="00B56D51">
        <w:rPr>
          <w:b/>
          <w:sz w:val="22"/>
          <w:szCs w:val="22"/>
          <w:lang w:eastAsia="zh-TW"/>
        </w:rPr>
        <w:t xml:space="preserve">: Support TRP-specific beam failure recovery for both M-DCI and S-DCI based multiple TRP scenarios. </w:t>
      </w:r>
    </w:p>
    <w:p w14:paraId="31924A09" w14:textId="232B2691" w:rsidR="00B56D51" w:rsidRPr="0064186E" w:rsidRDefault="00B56D51" w:rsidP="00B56D51">
      <w:pPr>
        <w:pStyle w:val="Caption"/>
        <w:snapToGrid w:val="0"/>
        <w:spacing w:line="360" w:lineRule="auto"/>
        <w:jc w:val="both"/>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F8613A">
        <w:rPr>
          <w:b/>
          <w:sz w:val="22"/>
          <w:szCs w:val="22"/>
          <w:lang w:eastAsia="zh-TW"/>
        </w:rPr>
        <w:t>2</w:t>
      </w:r>
      <w:r w:rsidRPr="0064186E">
        <w:rPr>
          <w:b/>
          <w:sz w:val="22"/>
          <w:szCs w:val="22"/>
          <w:lang w:eastAsia="zh-TW"/>
        </w:rPr>
        <w:t xml:space="preserve">: Support both explicit and implicit BFD-RS </w:t>
      </w:r>
      <w:r>
        <w:rPr>
          <w:b/>
          <w:sz w:val="22"/>
          <w:szCs w:val="22"/>
          <w:lang w:eastAsia="zh-TW"/>
        </w:rPr>
        <w:t>configuration</w:t>
      </w:r>
      <w:r w:rsidRPr="0064186E">
        <w:rPr>
          <w:b/>
          <w:sz w:val="22"/>
          <w:szCs w:val="22"/>
          <w:lang w:eastAsia="zh-TW"/>
        </w:rPr>
        <w:t xml:space="preserve"> </w:t>
      </w:r>
      <w:r>
        <w:rPr>
          <w:b/>
          <w:sz w:val="22"/>
          <w:szCs w:val="22"/>
          <w:lang w:eastAsia="zh-TW"/>
        </w:rPr>
        <w:t xml:space="preserve">for TRP-specific BFR procedure. </w:t>
      </w:r>
    </w:p>
    <w:p w14:paraId="6DEA4264" w14:textId="77777777" w:rsidR="00F8613A" w:rsidRDefault="00F8613A" w:rsidP="00F8613A">
      <w:pPr>
        <w:pStyle w:val="Caption"/>
        <w:snapToGrid w:val="0"/>
        <w:jc w:val="both"/>
        <w:rPr>
          <w:b/>
          <w:sz w:val="22"/>
          <w:szCs w:val="22"/>
          <w:lang w:eastAsia="zh-TW"/>
        </w:rPr>
      </w:pPr>
      <w:r w:rsidRPr="00884759">
        <w:rPr>
          <w:b/>
          <w:sz w:val="22"/>
          <w:szCs w:val="22"/>
          <w:lang w:eastAsia="zh-TW"/>
        </w:rPr>
        <w:t xml:space="preserve">Proposal </w:t>
      </w:r>
      <w:r>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For TRP-specific BFD-RS, the following details are agreed: </w:t>
      </w:r>
    </w:p>
    <w:p w14:paraId="4F01E316" w14:textId="77777777" w:rsidR="00F8613A" w:rsidRPr="00F17E9A" w:rsidRDefault="00F8613A" w:rsidP="00F8613A">
      <w:pPr>
        <w:pStyle w:val="Caption"/>
        <w:numPr>
          <w:ilvl w:val="0"/>
          <w:numId w:val="8"/>
        </w:numPr>
        <w:snapToGrid w:val="0"/>
        <w:jc w:val="both"/>
        <w:rPr>
          <w:b/>
          <w:sz w:val="22"/>
          <w:szCs w:val="22"/>
          <w:lang w:eastAsia="zh-TW"/>
        </w:rPr>
      </w:pPr>
      <w:r w:rsidRPr="00F17E9A">
        <w:rPr>
          <w:b/>
          <w:bCs/>
          <w:sz w:val="22"/>
        </w:rPr>
        <w:t xml:space="preserve">The maximum number of BFD-RS(s) </w:t>
      </w:r>
      <w:r>
        <w:rPr>
          <w:b/>
          <w:bCs/>
          <w:sz w:val="22"/>
        </w:rPr>
        <w:t xml:space="preserve">per </w:t>
      </w:r>
      <w:r w:rsidRPr="00F17E9A">
        <w:rPr>
          <w:b/>
          <w:bCs/>
          <w:sz w:val="22"/>
        </w:rPr>
        <w:t>set</w:t>
      </w:r>
      <w:r>
        <w:rPr>
          <w:b/>
          <w:bCs/>
          <w:sz w:val="22"/>
        </w:rPr>
        <w:t xml:space="preserve"> is tw</w:t>
      </w:r>
      <w:r w:rsidRPr="00F17E9A">
        <w:rPr>
          <w:b/>
          <w:sz w:val="22"/>
          <w:szCs w:val="22"/>
          <w:lang w:eastAsia="zh-TW"/>
        </w:rPr>
        <w:t xml:space="preserve">o as starting point, </w:t>
      </w:r>
    </w:p>
    <w:p w14:paraId="1671A2AE" w14:textId="77777777" w:rsidR="00F8613A" w:rsidRPr="000511E6" w:rsidRDefault="00F8613A" w:rsidP="00F8613A">
      <w:pPr>
        <w:pStyle w:val="Caption"/>
        <w:numPr>
          <w:ilvl w:val="0"/>
          <w:numId w:val="8"/>
        </w:numPr>
        <w:snapToGrid w:val="0"/>
        <w:jc w:val="both"/>
        <w:rPr>
          <w:color w:val="BFBFBF" w:themeColor="background1" w:themeShade="BF"/>
          <w:sz w:val="22"/>
          <w:szCs w:val="22"/>
          <w:lang w:eastAsia="zh-TW"/>
        </w:rPr>
      </w:pPr>
      <w:r w:rsidRPr="00F17E9A">
        <w:rPr>
          <w:b/>
          <w:sz w:val="22"/>
          <w:szCs w:val="22"/>
          <w:lang w:eastAsia="zh-TW"/>
        </w:rPr>
        <w:t>The maximum number of all BFD-RS in a BWP</w:t>
      </w:r>
      <w:r>
        <w:rPr>
          <w:b/>
          <w:sz w:val="22"/>
          <w:szCs w:val="22"/>
          <w:lang w:eastAsia="zh-TW"/>
        </w:rPr>
        <w:t xml:space="preserve"> is five if explicitly configured; otherwise, four. </w:t>
      </w:r>
    </w:p>
    <w:p w14:paraId="4F95ADC3" w14:textId="77777777" w:rsidR="00F8613A" w:rsidRDefault="00F8613A" w:rsidP="00F8613A">
      <w:pPr>
        <w:pStyle w:val="Caption"/>
        <w:snapToGrid w:val="0"/>
        <w:jc w:val="both"/>
        <w:rPr>
          <w:b/>
          <w:sz w:val="22"/>
          <w:szCs w:val="22"/>
          <w:lang w:eastAsia="zh-TW"/>
        </w:rPr>
      </w:pPr>
      <w:r w:rsidRPr="00B56D51">
        <w:rPr>
          <w:b/>
          <w:sz w:val="22"/>
          <w:szCs w:val="22"/>
          <w:lang w:eastAsia="zh-TW"/>
        </w:rPr>
        <w:t xml:space="preserve">Proposal </w:t>
      </w:r>
      <w:r>
        <w:rPr>
          <w:b/>
          <w:sz w:val="22"/>
          <w:szCs w:val="22"/>
          <w:lang w:eastAsia="zh-TW"/>
        </w:rPr>
        <w:t>4</w:t>
      </w:r>
      <w:r w:rsidRPr="00B56D51">
        <w:rPr>
          <w:b/>
          <w:sz w:val="22"/>
          <w:szCs w:val="22"/>
          <w:lang w:eastAsia="zh-TW"/>
        </w:rPr>
        <w:t xml:space="preserve">: </w:t>
      </w:r>
      <w:r>
        <w:rPr>
          <w:b/>
          <w:sz w:val="22"/>
          <w:szCs w:val="22"/>
          <w:lang w:eastAsia="zh-TW"/>
        </w:rPr>
        <w:t xml:space="preserve">PUCCH-BFR resource can be activated two spatial relations for repetition. </w:t>
      </w:r>
    </w:p>
    <w:p w14:paraId="3C37EBAE" w14:textId="77777777" w:rsidR="00F8613A" w:rsidRDefault="00F8613A" w:rsidP="00F8613A">
      <w:pPr>
        <w:pStyle w:val="Caption"/>
        <w:numPr>
          <w:ilvl w:val="0"/>
          <w:numId w:val="8"/>
        </w:numPr>
        <w:snapToGrid w:val="0"/>
        <w:jc w:val="both"/>
        <w:rPr>
          <w:b/>
          <w:sz w:val="22"/>
          <w:szCs w:val="22"/>
          <w:lang w:eastAsia="zh-TW"/>
        </w:rPr>
      </w:pPr>
      <w:r>
        <w:rPr>
          <w:b/>
          <w:sz w:val="22"/>
          <w:szCs w:val="22"/>
          <w:lang w:eastAsia="zh-TW"/>
        </w:rPr>
        <w:t xml:space="preserve">Note: no further selection is imposed on activated spatial relations of PUCCH-BFR resource, if two are activated. </w:t>
      </w:r>
      <w:r w:rsidRPr="00B56D51">
        <w:rPr>
          <w:b/>
          <w:sz w:val="22"/>
          <w:szCs w:val="22"/>
          <w:lang w:eastAsia="zh-TW"/>
        </w:rPr>
        <w:t xml:space="preserve"> </w:t>
      </w:r>
    </w:p>
    <w:p w14:paraId="3AE2D582" w14:textId="5FB28843" w:rsidR="00F8613A" w:rsidRDefault="00F8613A" w:rsidP="00E972C8">
      <w:pPr>
        <w:pStyle w:val="Caption"/>
        <w:snapToGrid w:val="0"/>
        <w:jc w:val="both"/>
        <w:rPr>
          <w:b/>
          <w:sz w:val="22"/>
          <w:szCs w:val="22"/>
          <w:lang w:eastAsia="zh-TW"/>
        </w:rPr>
      </w:pPr>
      <w:r w:rsidRPr="00B56D51">
        <w:rPr>
          <w:b/>
          <w:sz w:val="22"/>
          <w:szCs w:val="22"/>
          <w:lang w:eastAsia="zh-TW"/>
        </w:rPr>
        <w:t xml:space="preserve">Proposal </w:t>
      </w:r>
      <w:r>
        <w:rPr>
          <w:b/>
          <w:sz w:val="22"/>
          <w:szCs w:val="22"/>
          <w:lang w:eastAsia="zh-TW"/>
        </w:rPr>
        <w:t>5</w:t>
      </w:r>
      <w:r w:rsidRPr="00B56D51">
        <w:rPr>
          <w:b/>
          <w:sz w:val="22"/>
          <w:szCs w:val="22"/>
          <w:lang w:eastAsia="zh-TW"/>
        </w:rPr>
        <w:t xml:space="preserve">: </w:t>
      </w:r>
      <w:r>
        <w:rPr>
          <w:b/>
          <w:sz w:val="22"/>
          <w:szCs w:val="22"/>
          <w:lang w:eastAsia="zh-TW"/>
        </w:rPr>
        <w:t xml:space="preserve">Selection of PUCCH-BFR resource is UE implementation, if configured two PUCCH-BFR resources. </w:t>
      </w:r>
    </w:p>
    <w:p w14:paraId="732496BA" w14:textId="6DD29800"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F8613A">
        <w:rPr>
          <w:b/>
          <w:sz w:val="22"/>
          <w:szCs w:val="22"/>
          <w:lang w:eastAsia="zh-TW"/>
        </w:rPr>
        <w:t>6</w:t>
      </w:r>
      <w:r w:rsidRPr="0064186E">
        <w:rPr>
          <w:b/>
          <w:sz w:val="22"/>
          <w:szCs w:val="22"/>
          <w:lang w:eastAsia="zh-TW"/>
        </w:rPr>
        <w:t>:</w:t>
      </w:r>
      <w:r>
        <w:rPr>
          <w:b/>
          <w:sz w:val="22"/>
          <w:szCs w:val="22"/>
          <w:lang w:eastAsia="zh-TW"/>
        </w:rPr>
        <w:t xml:space="preserve"> For PCell/PSCell, agree the followings for TRP-specific BFRQ</w:t>
      </w:r>
    </w:p>
    <w:p w14:paraId="5DB74844" w14:textId="77777777"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introduce RACH-based BFRQ transmission as fallback mechanism for TRP-specific BFR</w:t>
      </w:r>
      <w:r>
        <w:rPr>
          <w:rFonts w:ascii="Times New Roman" w:hAnsi="Times New Roman"/>
          <w:b/>
          <w:bCs/>
          <w:sz w:val="22"/>
        </w:rPr>
        <w:t xml:space="preserve">; </w:t>
      </w:r>
    </w:p>
    <w:p w14:paraId="5B5C4BB7" w14:textId="77777777"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lastRenderedPageBreak/>
        <w:t xml:space="preserve">When both TRP-specific BFD-RS sets are measured below quality, UE transmits cell-specific BFRQ as Rel-15/16. </w:t>
      </w:r>
    </w:p>
    <w:p w14:paraId="7ED1A4B6" w14:textId="431E2E29"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F8613A">
        <w:rPr>
          <w:b/>
          <w:sz w:val="22"/>
          <w:szCs w:val="22"/>
          <w:lang w:eastAsia="zh-TW"/>
        </w:rPr>
        <w:t>7</w:t>
      </w:r>
      <w:r w:rsidRPr="0064186E">
        <w:rPr>
          <w:b/>
          <w:sz w:val="22"/>
          <w:szCs w:val="22"/>
          <w:lang w:eastAsia="zh-TW"/>
        </w:rPr>
        <w:t>:</w:t>
      </w:r>
      <w:r>
        <w:rPr>
          <w:b/>
          <w:sz w:val="22"/>
          <w:szCs w:val="22"/>
          <w:lang w:eastAsia="zh-TW"/>
        </w:rPr>
        <w:t xml:space="preserve"> For SCell, agree the followings for TRP-specific BFRQ</w:t>
      </w:r>
    </w:p>
    <w:p w14:paraId="4BA8D646" w14:textId="77777777"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introduce RACH-based BFRQ transmission as fallback mechanism for TRP-specific BFR</w:t>
      </w:r>
      <w:r>
        <w:rPr>
          <w:rFonts w:ascii="Times New Roman" w:hAnsi="Times New Roman"/>
          <w:b/>
          <w:bCs/>
          <w:sz w:val="22"/>
        </w:rPr>
        <w:t xml:space="preserve">; </w:t>
      </w:r>
    </w:p>
    <w:p w14:paraId="27311485" w14:textId="269583B2" w:rsidR="00B56D51" w:rsidRPr="00B56D51"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Postpone </w:t>
      </w:r>
      <w:r w:rsidR="00430D6A">
        <w:rPr>
          <w:rFonts w:ascii="Times New Roman" w:hAnsi="Times New Roman"/>
          <w:b/>
          <w:bCs/>
          <w:sz w:val="22"/>
        </w:rPr>
        <w:t xml:space="preserve">discussion on </w:t>
      </w:r>
      <w:r>
        <w:rPr>
          <w:rFonts w:ascii="Times New Roman" w:hAnsi="Times New Roman"/>
          <w:b/>
          <w:bCs/>
          <w:sz w:val="22"/>
        </w:rPr>
        <w:t xml:space="preserve">relationship between cell-specific BFRQ and TRP-specific BFRQ until the design of MAC-CE for TRP-specific BFRQ is ready. </w:t>
      </w:r>
    </w:p>
    <w:p w14:paraId="49D7B2B0" w14:textId="77DDC5F7" w:rsidR="00B56D51" w:rsidRDefault="00EF2A05" w:rsidP="00B56D51">
      <w:pPr>
        <w:pStyle w:val="Caption"/>
        <w:jc w:val="both"/>
        <w:rPr>
          <w:b/>
          <w:sz w:val="22"/>
          <w:szCs w:val="22"/>
          <w:lang w:eastAsia="zh-TW"/>
        </w:rPr>
      </w:pPr>
      <w:r w:rsidRPr="00EF2A05">
        <w:rPr>
          <w:b/>
          <w:sz w:val="22"/>
          <w:szCs w:val="22"/>
          <w:lang w:eastAsia="zh-TW"/>
        </w:rPr>
        <w:t xml:space="preserve">Proposal </w:t>
      </w:r>
      <w:r w:rsidR="00F8613A">
        <w:rPr>
          <w:b/>
          <w:sz w:val="22"/>
          <w:szCs w:val="22"/>
          <w:lang w:eastAsia="zh-TW"/>
        </w:rPr>
        <w:t>8</w:t>
      </w:r>
      <w:r w:rsidRPr="00EF2A05">
        <w:rPr>
          <w:b/>
          <w:sz w:val="22"/>
          <w:szCs w:val="22"/>
          <w:lang w:eastAsia="zh-TW"/>
        </w:rPr>
        <w:t xml:space="preserve">: RAN1 to clarify BFD RS configuration and BFRQ triggering condition for a CORESET with two </w:t>
      </w:r>
      <w:r w:rsidR="00696577">
        <w:rPr>
          <w:b/>
          <w:sz w:val="22"/>
          <w:szCs w:val="22"/>
          <w:lang w:eastAsia="zh-TW"/>
        </w:rPr>
        <w:t xml:space="preserve">activated </w:t>
      </w:r>
      <w:r w:rsidRPr="00EF2A05">
        <w:rPr>
          <w:b/>
          <w:sz w:val="22"/>
          <w:szCs w:val="22"/>
          <w:lang w:eastAsia="zh-TW"/>
        </w:rPr>
        <w:t>TCI states.</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8CCBBC6" w:rsidR="005A1AE5" w:rsidRPr="00455933" w:rsidRDefault="00E129A0" w:rsidP="0018262E">
      <w:pPr>
        <w:widowControl w:val="0"/>
        <w:numPr>
          <w:ilvl w:val="0"/>
          <w:numId w:val="2"/>
        </w:numPr>
        <w:adjustRightInd w:val="0"/>
        <w:spacing w:after="0" w:line="360" w:lineRule="auto"/>
        <w:rPr>
          <w:rFonts w:eastAsia="MingLiU"/>
          <w:bCs/>
          <w:sz w:val="22"/>
          <w:szCs w:val="22"/>
          <w:lang w:eastAsia="zh-TW"/>
        </w:rPr>
      </w:pPr>
      <w:r w:rsidRPr="00E129A0">
        <w:rPr>
          <w:rFonts w:eastAsia="MingLiU"/>
          <w:bCs/>
          <w:sz w:val="22"/>
          <w:szCs w:val="22"/>
          <w:lang w:eastAsia="zh-TW"/>
        </w:rPr>
        <w:t>RP-193133</w:t>
      </w:r>
      <w:r>
        <w:rPr>
          <w:rFonts w:eastAsia="MingLiU"/>
          <w:bCs/>
          <w:sz w:val="22"/>
          <w:szCs w:val="22"/>
          <w:lang w:eastAsia="zh-TW"/>
        </w:rPr>
        <w:t xml:space="preserve"> </w:t>
      </w:r>
      <w:r w:rsidRPr="00E129A0">
        <w:rPr>
          <w:rFonts w:eastAsia="MingLiU"/>
          <w:bCs/>
          <w:sz w:val="22"/>
          <w:szCs w:val="22"/>
          <w:lang w:eastAsia="zh-TW"/>
        </w:rPr>
        <w:t>New WID: Further enhancements on MIMO for NR</w:t>
      </w:r>
      <w:r>
        <w:rPr>
          <w:rFonts w:eastAsia="MingLiU"/>
          <w:bCs/>
          <w:sz w:val="22"/>
          <w:szCs w:val="22"/>
          <w:lang w:eastAsia="zh-TW"/>
        </w:rPr>
        <w:t>, Samsung</w:t>
      </w:r>
      <w:r w:rsidR="00C769D9">
        <w:rPr>
          <w:rFonts w:eastAsia="MingLiU"/>
          <w:bCs/>
          <w:sz w:val="22"/>
          <w:szCs w:val="22"/>
          <w:lang w:eastAsia="zh-TW"/>
        </w:rPr>
        <w:t xml:space="preserve">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664B4" w14:textId="77777777" w:rsidR="00533C4F" w:rsidRDefault="00533C4F">
      <w:r>
        <w:separator/>
      </w:r>
    </w:p>
  </w:endnote>
  <w:endnote w:type="continuationSeparator" w:id="0">
    <w:p w14:paraId="0B7B6205" w14:textId="77777777" w:rsidR="00533C4F" w:rsidRDefault="0053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96D3B" w14:textId="77777777" w:rsidR="00533C4F" w:rsidRDefault="00533C4F">
      <w:r>
        <w:separator/>
      </w:r>
    </w:p>
  </w:footnote>
  <w:footnote w:type="continuationSeparator" w:id="0">
    <w:p w14:paraId="0707EED5" w14:textId="77777777" w:rsidR="00533C4F" w:rsidRDefault="00533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880684"/>
    <w:multiLevelType w:val="hybridMultilevel"/>
    <w:tmpl w:val="B548FA54"/>
    <w:lvl w:ilvl="0" w:tplc="942E1244">
      <w:start w:val="1"/>
      <w:numFmt w:val="decimal"/>
      <w:lvlText w:val="%1."/>
      <w:lvlJc w:val="left"/>
      <w:pPr>
        <w:tabs>
          <w:tab w:val="num" w:pos="397"/>
        </w:tabs>
        <w:ind w:left="397" w:hanging="397"/>
      </w:pPr>
      <w:rPr>
        <w:rFonts w:hint="eastAsia"/>
        <w:sz w:val="32"/>
      </w:rPr>
    </w:lvl>
    <w:lvl w:ilvl="1" w:tplc="C3D8C114">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0"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1"/>
  </w:num>
  <w:num w:numId="5">
    <w:abstractNumId w:val="7"/>
  </w:num>
  <w:num w:numId="6">
    <w:abstractNumId w:val="9"/>
  </w:num>
  <w:num w:numId="7">
    <w:abstractNumId w:val="0"/>
  </w:num>
  <w:num w:numId="8">
    <w:abstractNumId w:val="2"/>
  </w:num>
  <w:num w:numId="9">
    <w:abstractNumId w:val="14"/>
  </w:num>
  <w:num w:numId="10">
    <w:abstractNumId w:val="6"/>
  </w:num>
  <w:num w:numId="11">
    <w:abstractNumId w:val="15"/>
  </w:num>
  <w:num w:numId="12">
    <w:abstractNumId w:val="10"/>
  </w:num>
  <w:num w:numId="13">
    <w:abstractNumId w:val="4"/>
  </w:num>
  <w:num w:numId="14">
    <w:abstractNumId w:val="8"/>
  </w:num>
  <w:num w:numId="15">
    <w:abstractNumId w:val="13"/>
  </w:num>
  <w:num w:numId="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14D"/>
    <w:rsid w:val="0000657B"/>
    <w:rsid w:val="00006997"/>
    <w:rsid w:val="000077E3"/>
    <w:rsid w:val="0001029C"/>
    <w:rsid w:val="0001084C"/>
    <w:rsid w:val="00011331"/>
    <w:rsid w:val="0001192E"/>
    <w:rsid w:val="00011CB0"/>
    <w:rsid w:val="000129E6"/>
    <w:rsid w:val="00013762"/>
    <w:rsid w:val="00014656"/>
    <w:rsid w:val="00014BEC"/>
    <w:rsid w:val="00015975"/>
    <w:rsid w:val="00016364"/>
    <w:rsid w:val="000166AD"/>
    <w:rsid w:val="00017EF9"/>
    <w:rsid w:val="000207BF"/>
    <w:rsid w:val="000208E6"/>
    <w:rsid w:val="00020D92"/>
    <w:rsid w:val="000212F6"/>
    <w:rsid w:val="00021575"/>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563"/>
    <w:rsid w:val="00042487"/>
    <w:rsid w:val="00042A72"/>
    <w:rsid w:val="000431E7"/>
    <w:rsid w:val="00043994"/>
    <w:rsid w:val="000458F3"/>
    <w:rsid w:val="00046E9A"/>
    <w:rsid w:val="00050341"/>
    <w:rsid w:val="00052D47"/>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69"/>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BD3"/>
    <w:rsid w:val="000E1DAE"/>
    <w:rsid w:val="000E1DBA"/>
    <w:rsid w:val="000E318F"/>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4D8C"/>
    <w:rsid w:val="001157CD"/>
    <w:rsid w:val="00116E61"/>
    <w:rsid w:val="00116F98"/>
    <w:rsid w:val="00117414"/>
    <w:rsid w:val="00117527"/>
    <w:rsid w:val="00117A03"/>
    <w:rsid w:val="001200DA"/>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C52"/>
    <w:rsid w:val="00131EEC"/>
    <w:rsid w:val="00131FBA"/>
    <w:rsid w:val="00132EE1"/>
    <w:rsid w:val="00132F00"/>
    <w:rsid w:val="00132F35"/>
    <w:rsid w:val="001336D5"/>
    <w:rsid w:val="0013442B"/>
    <w:rsid w:val="00134E72"/>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6564"/>
    <w:rsid w:val="00177AFE"/>
    <w:rsid w:val="00180D5E"/>
    <w:rsid w:val="001810B4"/>
    <w:rsid w:val="0018262E"/>
    <w:rsid w:val="00182FBB"/>
    <w:rsid w:val="00182FF9"/>
    <w:rsid w:val="00183525"/>
    <w:rsid w:val="00185528"/>
    <w:rsid w:val="00185CE4"/>
    <w:rsid w:val="001865D9"/>
    <w:rsid w:val="00187912"/>
    <w:rsid w:val="00187F32"/>
    <w:rsid w:val="00190AEE"/>
    <w:rsid w:val="00192718"/>
    <w:rsid w:val="00192DA1"/>
    <w:rsid w:val="00193FAE"/>
    <w:rsid w:val="00193FBF"/>
    <w:rsid w:val="00194203"/>
    <w:rsid w:val="0019467D"/>
    <w:rsid w:val="001951F5"/>
    <w:rsid w:val="0019557A"/>
    <w:rsid w:val="00195B8E"/>
    <w:rsid w:val="00195F10"/>
    <w:rsid w:val="001968C7"/>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0C3D"/>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D0A"/>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2B90"/>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3D55"/>
    <w:rsid w:val="002353EE"/>
    <w:rsid w:val="00237809"/>
    <w:rsid w:val="00237884"/>
    <w:rsid w:val="00240881"/>
    <w:rsid w:val="00240AC8"/>
    <w:rsid w:val="002414BA"/>
    <w:rsid w:val="00241B00"/>
    <w:rsid w:val="00241BC4"/>
    <w:rsid w:val="00243176"/>
    <w:rsid w:val="002454E4"/>
    <w:rsid w:val="00246449"/>
    <w:rsid w:val="00246791"/>
    <w:rsid w:val="002468A9"/>
    <w:rsid w:val="00246CAE"/>
    <w:rsid w:val="00247241"/>
    <w:rsid w:val="00247A2F"/>
    <w:rsid w:val="00247C61"/>
    <w:rsid w:val="00251384"/>
    <w:rsid w:val="00253414"/>
    <w:rsid w:val="002545B3"/>
    <w:rsid w:val="00255212"/>
    <w:rsid w:val="0025634E"/>
    <w:rsid w:val="002567BD"/>
    <w:rsid w:val="00257037"/>
    <w:rsid w:val="002579CF"/>
    <w:rsid w:val="002614DA"/>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BE"/>
    <w:rsid w:val="002857E6"/>
    <w:rsid w:val="00285870"/>
    <w:rsid w:val="00286793"/>
    <w:rsid w:val="00287ACB"/>
    <w:rsid w:val="00287FB9"/>
    <w:rsid w:val="00290510"/>
    <w:rsid w:val="00291450"/>
    <w:rsid w:val="00291A8B"/>
    <w:rsid w:val="00292787"/>
    <w:rsid w:val="00292EB8"/>
    <w:rsid w:val="00293087"/>
    <w:rsid w:val="00294731"/>
    <w:rsid w:val="00295776"/>
    <w:rsid w:val="00295E0A"/>
    <w:rsid w:val="0029621D"/>
    <w:rsid w:val="0029684F"/>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60A"/>
    <w:rsid w:val="002D7B35"/>
    <w:rsid w:val="002D7BC7"/>
    <w:rsid w:val="002E102C"/>
    <w:rsid w:val="002E20B2"/>
    <w:rsid w:val="002E252C"/>
    <w:rsid w:val="002E3EDD"/>
    <w:rsid w:val="002E4042"/>
    <w:rsid w:val="002E52FB"/>
    <w:rsid w:val="002E5E2F"/>
    <w:rsid w:val="002E7BC8"/>
    <w:rsid w:val="002E7D07"/>
    <w:rsid w:val="002E7D43"/>
    <w:rsid w:val="002F1CB0"/>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443"/>
    <w:rsid w:val="00302748"/>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367F"/>
    <w:rsid w:val="0034408E"/>
    <w:rsid w:val="003448AA"/>
    <w:rsid w:val="00345699"/>
    <w:rsid w:val="00346439"/>
    <w:rsid w:val="00346482"/>
    <w:rsid w:val="00346F72"/>
    <w:rsid w:val="00347407"/>
    <w:rsid w:val="00351014"/>
    <w:rsid w:val="0035105D"/>
    <w:rsid w:val="00351654"/>
    <w:rsid w:val="00351C6C"/>
    <w:rsid w:val="0035368A"/>
    <w:rsid w:val="00353771"/>
    <w:rsid w:val="0035402E"/>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96"/>
    <w:rsid w:val="00372DC4"/>
    <w:rsid w:val="003737E1"/>
    <w:rsid w:val="00373872"/>
    <w:rsid w:val="00374E6D"/>
    <w:rsid w:val="00374F33"/>
    <w:rsid w:val="00375D1F"/>
    <w:rsid w:val="00375FD0"/>
    <w:rsid w:val="00376C41"/>
    <w:rsid w:val="00377582"/>
    <w:rsid w:val="00377F35"/>
    <w:rsid w:val="0038143D"/>
    <w:rsid w:val="00382BF0"/>
    <w:rsid w:val="00384334"/>
    <w:rsid w:val="0038478C"/>
    <w:rsid w:val="00384E55"/>
    <w:rsid w:val="00385DD6"/>
    <w:rsid w:val="0038698F"/>
    <w:rsid w:val="003873E4"/>
    <w:rsid w:val="00387B61"/>
    <w:rsid w:val="00387DA7"/>
    <w:rsid w:val="003900F8"/>
    <w:rsid w:val="00391487"/>
    <w:rsid w:val="00391943"/>
    <w:rsid w:val="00392741"/>
    <w:rsid w:val="00393469"/>
    <w:rsid w:val="00393D96"/>
    <w:rsid w:val="00395003"/>
    <w:rsid w:val="003952B2"/>
    <w:rsid w:val="003962FC"/>
    <w:rsid w:val="00396F46"/>
    <w:rsid w:val="0039757E"/>
    <w:rsid w:val="003977E0"/>
    <w:rsid w:val="00397807"/>
    <w:rsid w:val="00397DD6"/>
    <w:rsid w:val="003A07C5"/>
    <w:rsid w:val="003A07D0"/>
    <w:rsid w:val="003A0AD8"/>
    <w:rsid w:val="003A1936"/>
    <w:rsid w:val="003A21E7"/>
    <w:rsid w:val="003A30E3"/>
    <w:rsid w:val="003A3FD7"/>
    <w:rsid w:val="003A436C"/>
    <w:rsid w:val="003A52F5"/>
    <w:rsid w:val="003A5CC6"/>
    <w:rsid w:val="003A6235"/>
    <w:rsid w:val="003B0600"/>
    <w:rsid w:val="003B0E19"/>
    <w:rsid w:val="003B1679"/>
    <w:rsid w:val="003B22DF"/>
    <w:rsid w:val="003B23BF"/>
    <w:rsid w:val="003B295F"/>
    <w:rsid w:val="003B2B94"/>
    <w:rsid w:val="003B2BCD"/>
    <w:rsid w:val="003B3AF9"/>
    <w:rsid w:val="003B4704"/>
    <w:rsid w:val="003B4718"/>
    <w:rsid w:val="003B4D4E"/>
    <w:rsid w:val="003B56F9"/>
    <w:rsid w:val="003B7313"/>
    <w:rsid w:val="003C098B"/>
    <w:rsid w:val="003C0AB5"/>
    <w:rsid w:val="003C199E"/>
    <w:rsid w:val="003C1E32"/>
    <w:rsid w:val="003C2371"/>
    <w:rsid w:val="003C2537"/>
    <w:rsid w:val="003C2C83"/>
    <w:rsid w:val="003C3154"/>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1E03"/>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3F7C50"/>
    <w:rsid w:val="0040051C"/>
    <w:rsid w:val="00400878"/>
    <w:rsid w:val="00400C9E"/>
    <w:rsid w:val="00401249"/>
    <w:rsid w:val="0040152B"/>
    <w:rsid w:val="0040174C"/>
    <w:rsid w:val="004019CF"/>
    <w:rsid w:val="00402336"/>
    <w:rsid w:val="0040251F"/>
    <w:rsid w:val="00402798"/>
    <w:rsid w:val="00402BB3"/>
    <w:rsid w:val="004034F5"/>
    <w:rsid w:val="00403D82"/>
    <w:rsid w:val="00403EE7"/>
    <w:rsid w:val="00403F08"/>
    <w:rsid w:val="0040697C"/>
    <w:rsid w:val="004071B0"/>
    <w:rsid w:val="00407669"/>
    <w:rsid w:val="00410542"/>
    <w:rsid w:val="004105D5"/>
    <w:rsid w:val="00411725"/>
    <w:rsid w:val="00411D0B"/>
    <w:rsid w:val="0041239D"/>
    <w:rsid w:val="00412614"/>
    <w:rsid w:val="00413015"/>
    <w:rsid w:val="00413D0D"/>
    <w:rsid w:val="00413D13"/>
    <w:rsid w:val="004150A9"/>
    <w:rsid w:val="004155DE"/>
    <w:rsid w:val="004159EE"/>
    <w:rsid w:val="00415A50"/>
    <w:rsid w:val="00416243"/>
    <w:rsid w:val="004169BA"/>
    <w:rsid w:val="00416A67"/>
    <w:rsid w:val="00421EBA"/>
    <w:rsid w:val="00422719"/>
    <w:rsid w:val="00422EF8"/>
    <w:rsid w:val="00422FE1"/>
    <w:rsid w:val="004230CD"/>
    <w:rsid w:val="00423143"/>
    <w:rsid w:val="00423C5E"/>
    <w:rsid w:val="00424F6B"/>
    <w:rsid w:val="00425BD9"/>
    <w:rsid w:val="00426E2A"/>
    <w:rsid w:val="00427542"/>
    <w:rsid w:val="0042771F"/>
    <w:rsid w:val="00427989"/>
    <w:rsid w:val="00430355"/>
    <w:rsid w:val="00430D6A"/>
    <w:rsid w:val="00431252"/>
    <w:rsid w:val="00431A9E"/>
    <w:rsid w:val="00431B15"/>
    <w:rsid w:val="004331D7"/>
    <w:rsid w:val="004332FB"/>
    <w:rsid w:val="00433E79"/>
    <w:rsid w:val="00434443"/>
    <w:rsid w:val="004344F9"/>
    <w:rsid w:val="00435571"/>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CD6"/>
    <w:rsid w:val="00451D13"/>
    <w:rsid w:val="0045202C"/>
    <w:rsid w:val="0045213D"/>
    <w:rsid w:val="00452E03"/>
    <w:rsid w:val="00453232"/>
    <w:rsid w:val="00453A5D"/>
    <w:rsid w:val="00453B00"/>
    <w:rsid w:val="00453D7D"/>
    <w:rsid w:val="0045406F"/>
    <w:rsid w:val="004542AD"/>
    <w:rsid w:val="00455656"/>
    <w:rsid w:val="00455933"/>
    <w:rsid w:val="00455EC9"/>
    <w:rsid w:val="00456DD7"/>
    <w:rsid w:val="004577CB"/>
    <w:rsid w:val="00457831"/>
    <w:rsid w:val="00457AC5"/>
    <w:rsid w:val="0046144A"/>
    <w:rsid w:val="004624E3"/>
    <w:rsid w:val="00462812"/>
    <w:rsid w:val="0046287D"/>
    <w:rsid w:val="00462D2C"/>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E2B"/>
    <w:rsid w:val="00496F3E"/>
    <w:rsid w:val="004A00EB"/>
    <w:rsid w:val="004A1072"/>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D55"/>
    <w:rsid w:val="004C6F45"/>
    <w:rsid w:val="004C7105"/>
    <w:rsid w:val="004C7F25"/>
    <w:rsid w:val="004C7FE3"/>
    <w:rsid w:val="004D170C"/>
    <w:rsid w:val="004D2CC6"/>
    <w:rsid w:val="004D404C"/>
    <w:rsid w:val="004D4A33"/>
    <w:rsid w:val="004D7157"/>
    <w:rsid w:val="004D7372"/>
    <w:rsid w:val="004D78B6"/>
    <w:rsid w:val="004E06DB"/>
    <w:rsid w:val="004E1997"/>
    <w:rsid w:val="004E2878"/>
    <w:rsid w:val="004E2B5E"/>
    <w:rsid w:val="004E2E1F"/>
    <w:rsid w:val="004E3193"/>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CFF"/>
    <w:rsid w:val="00532D97"/>
    <w:rsid w:val="005331B4"/>
    <w:rsid w:val="00533C4F"/>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6244"/>
    <w:rsid w:val="005964C7"/>
    <w:rsid w:val="005A1AE5"/>
    <w:rsid w:val="005A1C8E"/>
    <w:rsid w:val="005A2874"/>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5CB5"/>
    <w:rsid w:val="005B6B9B"/>
    <w:rsid w:val="005B6DA1"/>
    <w:rsid w:val="005B6F20"/>
    <w:rsid w:val="005C03CD"/>
    <w:rsid w:val="005C16F2"/>
    <w:rsid w:val="005C186C"/>
    <w:rsid w:val="005C2CD1"/>
    <w:rsid w:val="005C3B71"/>
    <w:rsid w:val="005C4A25"/>
    <w:rsid w:val="005C5226"/>
    <w:rsid w:val="005C535F"/>
    <w:rsid w:val="005C564C"/>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A7B"/>
    <w:rsid w:val="005E7A6F"/>
    <w:rsid w:val="005F0A05"/>
    <w:rsid w:val="005F2797"/>
    <w:rsid w:val="005F2F29"/>
    <w:rsid w:val="005F3D85"/>
    <w:rsid w:val="005F3DA7"/>
    <w:rsid w:val="005F4127"/>
    <w:rsid w:val="005F4A56"/>
    <w:rsid w:val="005F51D2"/>
    <w:rsid w:val="005F7D59"/>
    <w:rsid w:val="006000B6"/>
    <w:rsid w:val="00600297"/>
    <w:rsid w:val="00600B63"/>
    <w:rsid w:val="00601780"/>
    <w:rsid w:val="00601BF7"/>
    <w:rsid w:val="00601D37"/>
    <w:rsid w:val="00602C15"/>
    <w:rsid w:val="0060315A"/>
    <w:rsid w:val="00603B4F"/>
    <w:rsid w:val="00604B0C"/>
    <w:rsid w:val="00604DC9"/>
    <w:rsid w:val="00605285"/>
    <w:rsid w:val="006055AC"/>
    <w:rsid w:val="00605BD6"/>
    <w:rsid w:val="00605E0C"/>
    <w:rsid w:val="00607E05"/>
    <w:rsid w:val="0061097A"/>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186E"/>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5BF"/>
    <w:rsid w:val="00675294"/>
    <w:rsid w:val="006754D1"/>
    <w:rsid w:val="00675747"/>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577"/>
    <w:rsid w:val="006968E1"/>
    <w:rsid w:val="00696AE6"/>
    <w:rsid w:val="00696C60"/>
    <w:rsid w:val="00696CC1"/>
    <w:rsid w:val="00697D5F"/>
    <w:rsid w:val="00697FA6"/>
    <w:rsid w:val="006A03A4"/>
    <w:rsid w:val="006A0554"/>
    <w:rsid w:val="006A0C37"/>
    <w:rsid w:val="006A150A"/>
    <w:rsid w:val="006A247E"/>
    <w:rsid w:val="006A3FC7"/>
    <w:rsid w:val="006A4460"/>
    <w:rsid w:val="006A4E8E"/>
    <w:rsid w:val="006A4EDD"/>
    <w:rsid w:val="006A73C0"/>
    <w:rsid w:val="006A7692"/>
    <w:rsid w:val="006B012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75A"/>
    <w:rsid w:val="006C40A2"/>
    <w:rsid w:val="006C467E"/>
    <w:rsid w:val="006C475C"/>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0E8"/>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6C88"/>
    <w:rsid w:val="00727097"/>
    <w:rsid w:val="00730A77"/>
    <w:rsid w:val="00730B05"/>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5AC6"/>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C023F"/>
    <w:rsid w:val="007C03FB"/>
    <w:rsid w:val="007C1255"/>
    <w:rsid w:val="007C260F"/>
    <w:rsid w:val="007C32BB"/>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4C4F"/>
    <w:rsid w:val="007E661C"/>
    <w:rsid w:val="007E6B15"/>
    <w:rsid w:val="007E6BC6"/>
    <w:rsid w:val="007E6C6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956"/>
    <w:rsid w:val="00806AF6"/>
    <w:rsid w:val="0080718E"/>
    <w:rsid w:val="0080759B"/>
    <w:rsid w:val="00807747"/>
    <w:rsid w:val="0081021F"/>
    <w:rsid w:val="0081113C"/>
    <w:rsid w:val="00811BCE"/>
    <w:rsid w:val="00813CE7"/>
    <w:rsid w:val="00814600"/>
    <w:rsid w:val="008152F9"/>
    <w:rsid w:val="00817C90"/>
    <w:rsid w:val="00817F53"/>
    <w:rsid w:val="00820821"/>
    <w:rsid w:val="00820C0A"/>
    <w:rsid w:val="00822A85"/>
    <w:rsid w:val="008235FD"/>
    <w:rsid w:val="0082372E"/>
    <w:rsid w:val="00823CB8"/>
    <w:rsid w:val="0082466E"/>
    <w:rsid w:val="008251D0"/>
    <w:rsid w:val="00825862"/>
    <w:rsid w:val="00825981"/>
    <w:rsid w:val="00826614"/>
    <w:rsid w:val="00827B76"/>
    <w:rsid w:val="0083013F"/>
    <w:rsid w:val="00831580"/>
    <w:rsid w:val="00832166"/>
    <w:rsid w:val="00834D69"/>
    <w:rsid w:val="00835122"/>
    <w:rsid w:val="00835B3D"/>
    <w:rsid w:val="00836042"/>
    <w:rsid w:val="00836CCF"/>
    <w:rsid w:val="00836DF6"/>
    <w:rsid w:val="00841BA5"/>
    <w:rsid w:val="00842874"/>
    <w:rsid w:val="00843F64"/>
    <w:rsid w:val="00844B02"/>
    <w:rsid w:val="00845278"/>
    <w:rsid w:val="00845E0C"/>
    <w:rsid w:val="00846987"/>
    <w:rsid w:val="008471CF"/>
    <w:rsid w:val="00847B1B"/>
    <w:rsid w:val="00847B88"/>
    <w:rsid w:val="00850B89"/>
    <w:rsid w:val="008512D9"/>
    <w:rsid w:val="00851999"/>
    <w:rsid w:val="00851ABB"/>
    <w:rsid w:val="00854CE7"/>
    <w:rsid w:val="00855567"/>
    <w:rsid w:val="00855BDD"/>
    <w:rsid w:val="0085654B"/>
    <w:rsid w:val="00856F98"/>
    <w:rsid w:val="008615F9"/>
    <w:rsid w:val="00861E11"/>
    <w:rsid w:val="0086200A"/>
    <w:rsid w:val="0086378D"/>
    <w:rsid w:val="00863CCE"/>
    <w:rsid w:val="00864884"/>
    <w:rsid w:val="008652BB"/>
    <w:rsid w:val="00865845"/>
    <w:rsid w:val="00865D69"/>
    <w:rsid w:val="0086660C"/>
    <w:rsid w:val="0086738A"/>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41"/>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1F6"/>
    <w:rsid w:val="00897207"/>
    <w:rsid w:val="008A023D"/>
    <w:rsid w:val="008A1188"/>
    <w:rsid w:val="008A3040"/>
    <w:rsid w:val="008A30E9"/>
    <w:rsid w:val="008A3FB3"/>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225"/>
    <w:rsid w:val="008D2F1F"/>
    <w:rsid w:val="008D310F"/>
    <w:rsid w:val="008D3201"/>
    <w:rsid w:val="008D32E7"/>
    <w:rsid w:val="008D423A"/>
    <w:rsid w:val="008D4241"/>
    <w:rsid w:val="008D4625"/>
    <w:rsid w:val="008D471E"/>
    <w:rsid w:val="008D4CAF"/>
    <w:rsid w:val="008D5511"/>
    <w:rsid w:val="008D6F18"/>
    <w:rsid w:val="008D70EF"/>
    <w:rsid w:val="008D729F"/>
    <w:rsid w:val="008D72F9"/>
    <w:rsid w:val="008E0BEA"/>
    <w:rsid w:val="008E0DC3"/>
    <w:rsid w:val="008E121C"/>
    <w:rsid w:val="008E3374"/>
    <w:rsid w:val="008E36C2"/>
    <w:rsid w:val="008E3E07"/>
    <w:rsid w:val="008E4D15"/>
    <w:rsid w:val="008E4F0D"/>
    <w:rsid w:val="008E538E"/>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ACD"/>
    <w:rsid w:val="008F764F"/>
    <w:rsid w:val="008F774A"/>
    <w:rsid w:val="008F7E3F"/>
    <w:rsid w:val="0090084F"/>
    <w:rsid w:val="0090136C"/>
    <w:rsid w:val="0090342B"/>
    <w:rsid w:val="00904B3D"/>
    <w:rsid w:val="00905B8F"/>
    <w:rsid w:val="00905D22"/>
    <w:rsid w:val="0090615E"/>
    <w:rsid w:val="0090669B"/>
    <w:rsid w:val="009067BF"/>
    <w:rsid w:val="00907846"/>
    <w:rsid w:val="00907920"/>
    <w:rsid w:val="00907B2F"/>
    <w:rsid w:val="00907C71"/>
    <w:rsid w:val="00910732"/>
    <w:rsid w:val="00910A08"/>
    <w:rsid w:val="00910F83"/>
    <w:rsid w:val="009110C4"/>
    <w:rsid w:val="0091131F"/>
    <w:rsid w:val="009115DC"/>
    <w:rsid w:val="00912CD6"/>
    <w:rsid w:val="009130A8"/>
    <w:rsid w:val="00913ED1"/>
    <w:rsid w:val="009141CE"/>
    <w:rsid w:val="009156D5"/>
    <w:rsid w:val="00915CA7"/>
    <w:rsid w:val="009170B9"/>
    <w:rsid w:val="00917302"/>
    <w:rsid w:val="00917331"/>
    <w:rsid w:val="0091744F"/>
    <w:rsid w:val="009200CF"/>
    <w:rsid w:val="009204D0"/>
    <w:rsid w:val="00920DD8"/>
    <w:rsid w:val="0092134B"/>
    <w:rsid w:val="009219DD"/>
    <w:rsid w:val="00922BCB"/>
    <w:rsid w:val="00923E2E"/>
    <w:rsid w:val="00923FB0"/>
    <w:rsid w:val="0092473D"/>
    <w:rsid w:val="00924B37"/>
    <w:rsid w:val="00924C2E"/>
    <w:rsid w:val="00924C57"/>
    <w:rsid w:val="009250D0"/>
    <w:rsid w:val="009252AB"/>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5B6"/>
    <w:rsid w:val="00955CA3"/>
    <w:rsid w:val="009564B3"/>
    <w:rsid w:val="00956B67"/>
    <w:rsid w:val="00957067"/>
    <w:rsid w:val="009572A7"/>
    <w:rsid w:val="009576B0"/>
    <w:rsid w:val="00957E1A"/>
    <w:rsid w:val="0096027E"/>
    <w:rsid w:val="009602B2"/>
    <w:rsid w:val="00961618"/>
    <w:rsid w:val="0096272E"/>
    <w:rsid w:val="009638C8"/>
    <w:rsid w:val="00963C79"/>
    <w:rsid w:val="00963F2A"/>
    <w:rsid w:val="00964089"/>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DEB"/>
    <w:rsid w:val="00995F17"/>
    <w:rsid w:val="009970E3"/>
    <w:rsid w:val="0099712A"/>
    <w:rsid w:val="00997E8F"/>
    <w:rsid w:val="009A0A4F"/>
    <w:rsid w:val="009A174F"/>
    <w:rsid w:val="009A3F1B"/>
    <w:rsid w:val="009A44A2"/>
    <w:rsid w:val="009A580C"/>
    <w:rsid w:val="009A58AC"/>
    <w:rsid w:val="009A58FB"/>
    <w:rsid w:val="009A5DCA"/>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570"/>
    <w:rsid w:val="009E0A97"/>
    <w:rsid w:val="009E0DAB"/>
    <w:rsid w:val="009E149F"/>
    <w:rsid w:val="009E2802"/>
    <w:rsid w:val="009E286C"/>
    <w:rsid w:val="009E2AF7"/>
    <w:rsid w:val="009E3463"/>
    <w:rsid w:val="009E3FE9"/>
    <w:rsid w:val="009E442A"/>
    <w:rsid w:val="009E4477"/>
    <w:rsid w:val="009E4770"/>
    <w:rsid w:val="009E4B14"/>
    <w:rsid w:val="009E505B"/>
    <w:rsid w:val="009E6300"/>
    <w:rsid w:val="009E63FC"/>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71F7"/>
    <w:rsid w:val="00A2737B"/>
    <w:rsid w:val="00A30CD0"/>
    <w:rsid w:val="00A312D6"/>
    <w:rsid w:val="00A315F4"/>
    <w:rsid w:val="00A31793"/>
    <w:rsid w:val="00A322D2"/>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5DCF"/>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01D"/>
    <w:rsid w:val="00A61D22"/>
    <w:rsid w:val="00A61F10"/>
    <w:rsid w:val="00A622D9"/>
    <w:rsid w:val="00A62D01"/>
    <w:rsid w:val="00A63063"/>
    <w:rsid w:val="00A63394"/>
    <w:rsid w:val="00A63929"/>
    <w:rsid w:val="00A63A33"/>
    <w:rsid w:val="00A640C6"/>
    <w:rsid w:val="00A650A0"/>
    <w:rsid w:val="00A65471"/>
    <w:rsid w:val="00A65607"/>
    <w:rsid w:val="00A66B3D"/>
    <w:rsid w:val="00A66B8B"/>
    <w:rsid w:val="00A678AE"/>
    <w:rsid w:val="00A707BE"/>
    <w:rsid w:val="00A7082E"/>
    <w:rsid w:val="00A70D12"/>
    <w:rsid w:val="00A70D77"/>
    <w:rsid w:val="00A73C03"/>
    <w:rsid w:val="00A7467E"/>
    <w:rsid w:val="00A7540D"/>
    <w:rsid w:val="00A76E2B"/>
    <w:rsid w:val="00A77592"/>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0697"/>
    <w:rsid w:val="00AB26F1"/>
    <w:rsid w:val="00AB2B7D"/>
    <w:rsid w:val="00AB2F46"/>
    <w:rsid w:val="00AB4D2B"/>
    <w:rsid w:val="00AB5407"/>
    <w:rsid w:val="00AB59F0"/>
    <w:rsid w:val="00AB5F26"/>
    <w:rsid w:val="00AB75E9"/>
    <w:rsid w:val="00AB762B"/>
    <w:rsid w:val="00AC0A34"/>
    <w:rsid w:val="00AC12DD"/>
    <w:rsid w:val="00AC2EAA"/>
    <w:rsid w:val="00AC3AEE"/>
    <w:rsid w:val="00AC48C0"/>
    <w:rsid w:val="00AC491B"/>
    <w:rsid w:val="00AC49ED"/>
    <w:rsid w:val="00AC4EC8"/>
    <w:rsid w:val="00AC50EB"/>
    <w:rsid w:val="00AC536D"/>
    <w:rsid w:val="00AC5F97"/>
    <w:rsid w:val="00AC6B47"/>
    <w:rsid w:val="00AD11F6"/>
    <w:rsid w:val="00AD2109"/>
    <w:rsid w:val="00AD3F3B"/>
    <w:rsid w:val="00AD55A4"/>
    <w:rsid w:val="00AD5B04"/>
    <w:rsid w:val="00AD5FD1"/>
    <w:rsid w:val="00AD61E8"/>
    <w:rsid w:val="00AD6265"/>
    <w:rsid w:val="00AD69C6"/>
    <w:rsid w:val="00AD75CE"/>
    <w:rsid w:val="00AD7AED"/>
    <w:rsid w:val="00AD7B3D"/>
    <w:rsid w:val="00AE0809"/>
    <w:rsid w:val="00AE0EDC"/>
    <w:rsid w:val="00AE18F0"/>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7E9"/>
    <w:rsid w:val="00B3186B"/>
    <w:rsid w:val="00B31D9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6E0B"/>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D1C"/>
    <w:rsid w:val="00B651FF"/>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E46"/>
    <w:rsid w:val="00BB570B"/>
    <w:rsid w:val="00BB5B24"/>
    <w:rsid w:val="00BB6053"/>
    <w:rsid w:val="00BB67A1"/>
    <w:rsid w:val="00BB6B54"/>
    <w:rsid w:val="00BB79B6"/>
    <w:rsid w:val="00BC0273"/>
    <w:rsid w:val="00BC0A84"/>
    <w:rsid w:val="00BC0DF0"/>
    <w:rsid w:val="00BC1147"/>
    <w:rsid w:val="00BC142E"/>
    <w:rsid w:val="00BC1A48"/>
    <w:rsid w:val="00BC1CAC"/>
    <w:rsid w:val="00BC3258"/>
    <w:rsid w:val="00BC33B3"/>
    <w:rsid w:val="00BC3AF4"/>
    <w:rsid w:val="00BC3B8A"/>
    <w:rsid w:val="00BC4A86"/>
    <w:rsid w:val="00BC4F5B"/>
    <w:rsid w:val="00BC50CB"/>
    <w:rsid w:val="00BC6E93"/>
    <w:rsid w:val="00BC7839"/>
    <w:rsid w:val="00BD0D7C"/>
    <w:rsid w:val="00BD1047"/>
    <w:rsid w:val="00BD19C7"/>
    <w:rsid w:val="00BD1FE8"/>
    <w:rsid w:val="00BD2571"/>
    <w:rsid w:val="00BD297E"/>
    <w:rsid w:val="00BD32B9"/>
    <w:rsid w:val="00BD3F59"/>
    <w:rsid w:val="00BD46CD"/>
    <w:rsid w:val="00BD55E4"/>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337"/>
    <w:rsid w:val="00BF0445"/>
    <w:rsid w:val="00BF0F48"/>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33C"/>
    <w:rsid w:val="00C066DF"/>
    <w:rsid w:val="00C07065"/>
    <w:rsid w:val="00C07819"/>
    <w:rsid w:val="00C10125"/>
    <w:rsid w:val="00C10593"/>
    <w:rsid w:val="00C12894"/>
    <w:rsid w:val="00C136AF"/>
    <w:rsid w:val="00C1482A"/>
    <w:rsid w:val="00C14C64"/>
    <w:rsid w:val="00C1624A"/>
    <w:rsid w:val="00C175D6"/>
    <w:rsid w:val="00C2084A"/>
    <w:rsid w:val="00C214E6"/>
    <w:rsid w:val="00C221A4"/>
    <w:rsid w:val="00C228D1"/>
    <w:rsid w:val="00C2317B"/>
    <w:rsid w:val="00C23A2C"/>
    <w:rsid w:val="00C23BBB"/>
    <w:rsid w:val="00C23D46"/>
    <w:rsid w:val="00C24936"/>
    <w:rsid w:val="00C252A8"/>
    <w:rsid w:val="00C25B3E"/>
    <w:rsid w:val="00C25FED"/>
    <w:rsid w:val="00C2779C"/>
    <w:rsid w:val="00C27FC5"/>
    <w:rsid w:val="00C30154"/>
    <w:rsid w:val="00C3080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43F"/>
    <w:rsid w:val="00C50716"/>
    <w:rsid w:val="00C50975"/>
    <w:rsid w:val="00C51207"/>
    <w:rsid w:val="00C517F6"/>
    <w:rsid w:val="00C52AD3"/>
    <w:rsid w:val="00C5333F"/>
    <w:rsid w:val="00C53AE6"/>
    <w:rsid w:val="00C53CC0"/>
    <w:rsid w:val="00C5460C"/>
    <w:rsid w:val="00C54E40"/>
    <w:rsid w:val="00C565D8"/>
    <w:rsid w:val="00C56A53"/>
    <w:rsid w:val="00C56DAA"/>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3A8"/>
    <w:rsid w:val="00C6466F"/>
    <w:rsid w:val="00C658DB"/>
    <w:rsid w:val="00C65FBE"/>
    <w:rsid w:val="00C6635E"/>
    <w:rsid w:val="00C66683"/>
    <w:rsid w:val="00C67F70"/>
    <w:rsid w:val="00C7055B"/>
    <w:rsid w:val="00C70573"/>
    <w:rsid w:val="00C706F9"/>
    <w:rsid w:val="00C709AD"/>
    <w:rsid w:val="00C7209C"/>
    <w:rsid w:val="00C723E1"/>
    <w:rsid w:val="00C7385B"/>
    <w:rsid w:val="00C73CE1"/>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317"/>
    <w:rsid w:val="00CB2280"/>
    <w:rsid w:val="00CB2850"/>
    <w:rsid w:val="00CB2B02"/>
    <w:rsid w:val="00CB34F3"/>
    <w:rsid w:val="00CB3729"/>
    <w:rsid w:val="00CB4B8A"/>
    <w:rsid w:val="00CB4F12"/>
    <w:rsid w:val="00CB5491"/>
    <w:rsid w:val="00CB5AFD"/>
    <w:rsid w:val="00CB7EAB"/>
    <w:rsid w:val="00CB7EE5"/>
    <w:rsid w:val="00CC04B0"/>
    <w:rsid w:val="00CC26F9"/>
    <w:rsid w:val="00CC3FCA"/>
    <w:rsid w:val="00CC5734"/>
    <w:rsid w:val="00CC63D7"/>
    <w:rsid w:val="00CC6775"/>
    <w:rsid w:val="00CC6C32"/>
    <w:rsid w:val="00CC6D39"/>
    <w:rsid w:val="00CC75F3"/>
    <w:rsid w:val="00CD00A5"/>
    <w:rsid w:val="00CD0532"/>
    <w:rsid w:val="00CD0A0C"/>
    <w:rsid w:val="00CD1965"/>
    <w:rsid w:val="00CD1D9C"/>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ADF"/>
    <w:rsid w:val="00CF2C96"/>
    <w:rsid w:val="00CF3075"/>
    <w:rsid w:val="00CF348E"/>
    <w:rsid w:val="00CF39C2"/>
    <w:rsid w:val="00CF3A5C"/>
    <w:rsid w:val="00CF3D38"/>
    <w:rsid w:val="00CF3EF8"/>
    <w:rsid w:val="00CF4240"/>
    <w:rsid w:val="00CF4E3C"/>
    <w:rsid w:val="00CF50BF"/>
    <w:rsid w:val="00CF53EB"/>
    <w:rsid w:val="00CF59DB"/>
    <w:rsid w:val="00CF5E6E"/>
    <w:rsid w:val="00CF66A5"/>
    <w:rsid w:val="00CF6CA7"/>
    <w:rsid w:val="00CF7169"/>
    <w:rsid w:val="00D00A8B"/>
    <w:rsid w:val="00D01F68"/>
    <w:rsid w:val="00D02C61"/>
    <w:rsid w:val="00D02F07"/>
    <w:rsid w:val="00D03134"/>
    <w:rsid w:val="00D0343E"/>
    <w:rsid w:val="00D039A3"/>
    <w:rsid w:val="00D03CD2"/>
    <w:rsid w:val="00D03D25"/>
    <w:rsid w:val="00D03F11"/>
    <w:rsid w:val="00D03FB0"/>
    <w:rsid w:val="00D04732"/>
    <w:rsid w:val="00D048BA"/>
    <w:rsid w:val="00D05241"/>
    <w:rsid w:val="00D06323"/>
    <w:rsid w:val="00D06A2B"/>
    <w:rsid w:val="00D0707F"/>
    <w:rsid w:val="00D0722B"/>
    <w:rsid w:val="00D07C69"/>
    <w:rsid w:val="00D106CB"/>
    <w:rsid w:val="00D12213"/>
    <w:rsid w:val="00D1230B"/>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084"/>
    <w:rsid w:val="00D36DC3"/>
    <w:rsid w:val="00D4024F"/>
    <w:rsid w:val="00D40954"/>
    <w:rsid w:val="00D4103C"/>
    <w:rsid w:val="00D41354"/>
    <w:rsid w:val="00D4163E"/>
    <w:rsid w:val="00D41EF4"/>
    <w:rsid w:val="00D4336B"/>
    <w:rsid w:val="00D4418A"/>
    <w:rsid w:val="00D446E3"/>
    <w:rsid w:val="00D45358"/>
    <w:rsid w:val="00D4554C"/>
    <w:rsid w:val="00D45CA1"/>
    <w:rsid w:val="00D46056"/>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57A"/>
    <w:rsid w:val="00D7497B"/>
    <w:rsid w:val="00D75014"/>
    <w:rsid w:val="00D7507E"/>
    <w:rsid w:val="00D754EA"/>
    <w:rsid w:val="00D76AF3"/>
    <w:rsid w:val="00D76BCF"/>
    <w:rsid w:val="00D76DD4"/>
    <w:rsid w:val="00D76F34"/>
    <w:rsid w:val="00D77569"/>
    <w:rsid w:val="00D77D91"/>
    <w:rsid w:val="00D77F76"/>
    <w:rsid w:val="00D80DDF"/>
    <w:rsid w:val="00D80E76"/>
    <w:rsid w:val="00D8103B"/>
    <w:rsid w:val="00D81F62"/>
    <w:rsid w:val="00D82554"/>
    <w:rsid w:val="00D8371C"/>
    <w:rsid w:val="00D83B98"/>
    <w:rsid w:val="00D83E06"/>
    <w:rsid w:val="00D84005"/>
    <w:rsid w:val="00D84596"/>
    <w:rsid w:val="00D8480E"/>
    <w:rsid w:val="00D856C7"/>
    <w:rsid w:val="00D857C9"/>
    <w:rsid w:val="00D85945"/>
    <w:rsid w:val="00D85B03"/>
    <w:rsid w:val="00D8639E"/>
    <w:rsid w:val="00D8684E"/>
    <w:rsid w:val="00D86F59"/>
    <w:rsid w:val="00D87DF0"/>
    <w:rsid w:val="00D905CF"/>
    <w:rsid w:val="00D90C0F"/>
    <w:rsid w:val="00D914B7"/>
    <w:rsid w:val="00D92B1A"/>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64DA"/>
    <w:rsid w:val="00DC697A"/>
    <w:rsid w:val="00DC6AED"/>
    <w:rsid w:val="00DC7BC2"/>
    <w:rsid w:val="00DC7CE4"/>
    <w:rsid w:val="00DC7EBC"/>
    <w:rsid w:val="00DD0BD3"/>
    <w:rsid w:val="00DD1872"/>
    <w:rsid w:val="00DD2717"/>
    <w:rsid w:val="00DD272C"/>
    <w:rsid w:val="00DD2B56"/>
    <w:rsid w:val="00DD450E"/>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A8D"/>
    <w:rsid w:val="00E21F0F"/>
    <w:rsid w:val="00E22535"/>
    <w:rsid w:val="00E22B94"/>
    <w:rsid w:val="00E22BE0"/>
    <w:rsid w:val="00E23387"/>
    <w:rsid w:val="00E23993"/>
    <w:rsid w:val="00E243CA"/>
    <w:rsid w:val="00E24CE0"/>
    <w:rsid w:val="00E2538B"/>
    <w:rsid w:val="00E256A7"/>
    <w:rsid w:val="00E25861"/>
    <w:rsid w:val="00E25C67"/>
    <w:rsid w:val="00E26A68"/>
    <w:rsid w:val="00E26CB0"/>
    <w:rsid w:val="00E26F3A"/>
    <w:rsid w:val="00E27BD1"/>
    <w:rsid w:val="00E3014F"/>
    <w:rsid w:val="00E30294"/>
    <w:rsid w:val="00E304E1"/>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2C67"/>
    <w:rsid w:val="00E93655"/>
    <w:rsid w:val="00E9462A"/>
    <w:rsid w:val="00E94723"/>
    <w:rsid w:val="00E94757"/>
    <w:rsid w:val="00E94DF6"/>
    <w:rsid w:val="00E94EA5"/>
    <w:rsid w:val="00E951B0"/>
    <w:rsid w:val="00E95262"/>
    <w:rsid w:val="00E969A6"/>
    <w:rsid w:val="00E972C8"/>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206B"/>
    <w:rsid w:val="00EB27C4"/>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C00"/>
    <w:rsid w:val="00EC3EE6"/>
    <w:rsid w:val="00EC3F41"/>
    <w:rsid w:val="00EC43C6"/>
    <w:rsid w:val="00EC4548"/>
    <w:rsid w:val="00EC4A00"/>
    <w:rsid w:val="00EC4EB1"/>
    <w:rsid w:val="00EC537C"/>
    <w:rsid w:val="00EC7406"/>
    <w:rsid w:val="00EC7B65"/>
    <w:rsid w:val="00ED01CE"/>
    <w:rsid w:val="00ED1744"/>
    <w:rsid w:val="00ED1B40"/>
    <w:rsid w:val="00ED2A1B"/>
    <w:rsid w:val="00ED2CEE"/>
    <w:rsid w:val="00ED2FD4"/>
    <w:rsid w:val="00ED37C6"/>
    <w:rsid w:val="00ED37CA"/>
    <w:rsid w:val="00ED5AE3"/>
    <w:rsid w:val="00ED5C46"/>
    <w:rsid w:val="00ED5F23"/>
    <w:rsid w:val="00ED64BA"/>
    <w:rsid w:val="00ED65B1"/>
    <w:rsid w:val="00ED70BE"/>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66AE"/>
    <w:rsid w:val="00F37644"/>
    <w:rsid w:val="00F37D29"/>
    <w:rsid w:val="00F40B2B"/>
    <w:rsid w:val="00F40E26"/>
    <w:rsid w:val="00F41C5D"/>
    <w:rsid w:val="00F41D34"/>
    <w:rsid w:val="00F42944"/>
    <w:rsid w:val="00F4340E"/>
    <w:rsid w:val="00F4341F"/>
    <w:rsid w:val="00F43DDC"/>
    <w:rsid w:val="00F43E0A"/>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C84"/>
    <w:rsid w:val="00F8613A"/>
    <w:rsid w:val="00F86530"/>
    <w:rsid w:val="00F876DB"/>
    <w:rsid w:val="00F902D9"/>
    <w:rsid w:val="00F917C4"/>
    <w:rsid w:val="00F91A94"/>
    <w:rsid w:val="00F93162"/>
    <w:rsid w:val="00F9495D"/>
    <w:rsid w:val="00F952BB"/>
    <w:rsid w:val="00F96A98"/>
    <w:rsid w:val="00F97018"/>
    <w:rsid w:val="00F976C9"/>
    <w:rsid w:val="00F97878"/>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243D"/>
    <w:rsid w:val="00FD3483"/>
    <w:rsid w:val="00FD3DD5"/>
    <w:rsid w:val="00FD3E3C"/>
    <w:rsid w:val="00FD4DA2"/>
    <w:rsid w:val="00FD4F04"/>
    <w:rsid w:val="00FD507F"/>
    <w:rsid w:val="00FD54F4"/>
    <w:rsid w:val="00FD5506"/>
    <w:rsid w:val="00FD570C"/>
    <w:rsid w:val="00FD75D4"/>
    <w:rsid w:val="00FE0204"/>
    <w:rsid w:val="00FE0888"/>
    <w:rsid w:val="00FE125D"/>
    <w:rsid w:val="00FE1CEA"/>
    <w:rsid w:val="00FE348B"/>
    <w:rsid w:val="00FE3732"/>
    <w:rsid w:val="00FE4118"/>
    <w:rsid w:val="00FE4186"/>
    <w:rsid w:val="00FE47D7"/>
    <w:rsid w:val="00FE4BCA"/>
    <w:rsid w:val="00FE4DA7"/>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4643-F256-4E40-A9A5-DFEF8A8F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2618</Words>
  <Characters>14928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6</cp:revision>
  <dcterms:created xsi:type="dcterms:W3CDTF">2021-04-07T04:31:00Z</dcterms:created>
  <dcterms:modified xsi:type="dcterms:W3CDTF">2021-04-07T04:35:00Z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